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AE25C" w14:textId="375050D0" w:rsidR="0045300A" w:rsidRPr="00C57D69" w:rsidRDefault="004A698B" w:rsidP="00C57D69">
      <w:pPr>
        <w:jc w:val="center"/>
        <w:rPr>
          <w:b/>
          <w:bCs/>
          <w:sz w:val="32"/>
          <w:szCs w:val="32"/>
        </w:rPr>
      </w:pPr>
      <w:r w:rsidRPr="00C57D69">
        <w:rPr>
          <w:b/>
          <w:bCs/>
          <w:sz w:val="32"/>
          <w:szCs w:val="32"/>
        </w:rPr>
        <w:t xml:space="preserve">Notes of </w:t>
      </w:r>
      <w:r w:rsidR="00293D1E">
        <w:rPr>
          <w:b/>
          <w:bCs/>
          <w:sz w:val="32"/>
          <w:szCs w:val="32"/>
        </w:rPr>
        <w:t>SA2#1</w:t>
      </w:r>
      <w:r w:rsidR="0094649A">
        <w:rPr>
          <w:b/>
          <w:bCs/>
          <w:sz w:val="32"/>
          <w:szCs w:val="32"/>
        </w:rPr>
        <w:t>50</w:t>
      </w:r>
      <w:r w:rsidR="00293D1E">
        <w:rPr>
          <w:b/>
          <w:bCs/>
          <w:sz w:val="32"/>
          <w:szCs w:val="32"/>
        </w:rPr>
        <w:t>E_CC#</w:t>
      </w:r>
      <w:r w:rsidR="006E2D8E">
        <w:rPr>
          <w:b/>
          <w:bCs/>
          <w:sz w:val="32"/>
          <w:szCs w:val="32"/>
        </w:rPr>
        <w:t>3</w:t>
      </w:r>
      <w:r w:rsidR="0064465A">
        <w:rPr>
          <w:b/>
          <w:bCs/>
          <w:sz w:val="32"/>
          <w:szCs w:val="32"/>
        </w:rPr>
        <w:br/>
        <w:t xml:space="preserve">Version </w:t>
      </w:r>
      <w:r w:rsidR="009D7549">
        <w:rPr>
          <w:b/>
          <w:bCs/>
          <w:sz w:val="32"/>
          <w:szCs w:val="32"/>
        </w:rPr>
        <w:t>1</w:t>
      </w:r>
    </w:p>
    <w:p w14:paraId="15EFC64D" w14:textId="77777777" w:rsidR="0094649A" w:rsidRPr="00D820C9" w:rsidRDefault="0094649A"/>
    <w:p w14:paraId="27C7387B" w14:textId="6DFD46BE" w:rsidR="004A698B" w:rsidRPr="0048558F" w:rsidRDefault="000840CD" w:rsidP="00672099">
      <w:pPr>
        <w:pStyle w:val="Heading1"/>
        <w:rPr>
          <w:color w:val="0000FF"/>
        </w:rPr>
      </w:pPr>
      <w:r w:rsidRPr="0048558F">
        <w:rPr>
          <w:color w:val="0000FF"/>
        </w:rPr>
        <w:t>Opened:</w:t>
      </w:r>
      <w:r w:rsidR="004A698B" w:rsidRPr="0048558F">
        <w:rPr>
          <w:color w:val="0000FF"/>
        </w:rPr>
        <w:t xml:space="preserve"> </w:t>
      </w:r>
      <w:r w:rsidR="00BF0B63">
        <w:rPr>
          <w:color w:val="0000FF"/>
        </w:rPr>
        <w:t>1</w:t>
      </w:r>
      <w:r w:rsidR="006E2D8E">
        <w:rPr>
          <w:color w:val="0000FF"/>
        </w:rPr>
        <w:t>2</w:t>
      </w:r>
      <w:r w:rsidR="00CA4BD5">
        <w:rPr>
          <w:color w:val="0000FF"/>
        </w:rPr>
        <w:t xml:space="preserve"> </w:t>
      </w:r>
      <w:r w:rsidR="0094649A">
        <w:rPr>
          <w:color w:val="0000FF"/>
        </w:rPr>
        <w:t>April</w:t>
      </w:r>
      <w:r w:rsidRPr="0048558F">
        <w:rPr>
          <w:color w:val="0000FF"/>
        </w:rPr>
        <w:t xml:space="preserve"> 202</w:t>
      </w:r>
      <w:r w:rsidR="00676894">
        <w:rPr>
          <w:color w:val="0000FF"/>
        </w:rPr>
        <w:t>2</w:t>
      </w:r>
      <w:r w:rsidRPr="0048558F">
        <w:rPr>
          <w:color w:val="0000FF"/>
        </w:rPr>
        <w:t xml:space="preserve">, </w:t>
      </w:r>
      <w:r w:rsidR="008F4E67" w:rsidRPr="0048558F">
        <w:rPr>
          <w:color w:val="0000FF"/>
        </w:rPr>
        <w:t>1</w:t>
      </w:r>
      <w:r w:rsidR="00BF0B63">
        <w:rPr>
          <w:color w:val="0000FF"/>
        </w:rPr>
        <w:t>2</w:t>
      </w:r>
      <w:r w:rsidR="00C008B3">
        <w:rPr>
          <w:color w:val="0000FF"/>
        </w:rPr>
        <w:t>.</w:t>
      </w:r>
      <w:r w:rsidR="00A72E09">
        <w:rPr>
          <w:color w:val="0000FF"/>
        </w:rPr>
        <w:t>4</w:t>
      </w:r>
      <w:r w:rsidR="00745058" w:rsidRPr="0048558F">
        <w:rPr>
          <w:color w:val="0000FF"/>
        </w:rPr>
        <w:t>0</w:t>
      </w:r>
      <w:r w:rsidR="008F4E67" w:rsidRPr="0048558F">
        <w:rPr>
          <w:color w:val="0000FF"/>
        </w:rPr>
        <w:t xml:space="preserve"> UTC</w:t>
      </w:r>
    </w:p>
    <w:p w14:paraId="74C4DA3C" w14:textId="5E1925D8" w:rsidR="004A698B" w:rsidRDefault="00A72E09" w:rsidP="006C270F">
      <w:r>
        <w:t>~2</w:t>
      </w:r>
      <w:r w:rsidR="00CF1208">
        <w:t>5</w:t>
      </w:r>
      <w:r>
        <w:t>0</w:t>
      </w:r>
      <w:r w:rsidR="004A698B">
        <w:t xml:space="preserve"> </w:t>
      </w:r>
      <w:r w:rsidR="00617D26">
        <w:t xml:space="preserve">people attended the </w:t>
      </w:r>
      <w:r w:rsidR="00983B33">
        <w:t xml:space="preserve">conference </w:t>
      </w:r>
      <w:r w:rsidR="00617D26">
        <w:t>call</w:t>
      </w:r>
    </w:p>
    <w:p w14:paraId="259A2927" w14:textId="77777777" w:rsidR="00BF0B63" w:rsidRDefault="00BF0B63"/>
    <w:p w14:paraId="1E4DEF48" w14:textId="63EB66D3" w:rsidR="00745058" w:rsidRDefault="00745058" w:rsidP="00745058">
      <w:r w:rsidRPr="00E960BA">
        <w:rPr>
          <w:b/>
          <w:bCs/>
        </w:rPr>
        <w:t>Attendees</w:t>
      </w:r>
      <w:r>
        <w:t xml:space="preserve">: </w:t>
      </w:r>
      <w:r w:rsidRPr="00BA19A6">
        <w:t>The following companies were recorded as present (list not exhaustive</w:t>
      </w:r>
      <w:r>
        <w:t xml:space="preserve"> or verified</w:t>
      </w:r>
      <w:r w:rsidRPr="00BA19A6">
        <w:t>)</w:t>
      </w:r>
    </w:p>
    <w:p w14:paraId="2565E903" w14:textId="77777777" w:rsidR="00FA07B6" w:rsidRDefault="00FA07B6" w:rsidP="008473C1">
      <w:pPr>
        <w:pStyle w:val="FP"/>
        <w:rPr>
          <w:color w:val="0000FF"/>
        </w:rPr>
      </w:pPr>
      <w:r>
        <w:rPr>
          <w:color w:val="0000FF"/>
        </w:rPr>
        <w:t>Alibaba</w:t>
      </w:r>
    </w:p>
    <w:p w14:paraId="54E69C37" w14:textId="77777777" w:rsidR="00FA07B6" w:rsidRDefault="00FA07B6" w:rsidP="008473C1">
      <w:pPr>
        <w:pStyle w:val="FP"/>
        <w:rPr>
          <w:color w:val="0000FF"/>
        </w:rPr>
      </w:pPr>
      <w:r>
        <w:rPr>
          <w:color w:val="0000FF"/>
        </w:rPr>
        <w:t>Apple</w:t>
      </w:r>
    </w:p>
    <w:p w14:paraId="63E62527" w14:textId="77777777" w:rsidR="00FA07B6" w:rsidRDefault="00FA07B6" w:rsidP="008473C1">
      <w:pPr>
        <w:pStyle w:val="FP"/>
        <w:rPr>
          <w:color w:val="0000FF"/>
        </w:rPr>
      </w:pPr>
      <w:r>
        <w:rPr>
          <w:color w:val="0000FF"/>
        </w:rPr>
        <w:t>AT&amp;T</w:t>
      </w:r>
    </w:p>
    <w:p w14:paraId="30697A4C" w14:textId="77777777" w:rsidR="00FA07B6" w:rsidRDefault="00FA07B6" w:rsidP="008473C1">
      <w:pPr>
        <w:pStyle w:val="FP"/>
        <w:rPr>
          <w:color w:val="0000FF"/>
        </w:rPr>
      </w:pPr>
      <w:r>
        <w:rPr>
          <w:color w:val="0000FF"/>
        </w:rPr>
        <w:t>Broadcom</w:t>
      </w:r>
    </w:p>
    <w:p w14:paraId="7344A74D" w14:textId="77777777" w:rsidR="00FA07B6" w:rsidRDefault="00FA07B6" w:rsidP="008473C1">
      <w:pPr>
        <w:pStyle w:val="FP"/>
        <w:rPr>
          <w:color w:val="0000FF"/>
        </w:rPr>
      </w:pPr>
      <w:r>
        <w:rPr>
          <w:color w:val="0000FF"/>
        </w:rPr>
        <w:t>BT</w:t>
      </w:r>
    </w:p>
    <w:p w14:paraId="5ED74619" w14:textId="77777777" w:rsidR="00FA07B6" w:rsidRDefault="00FA07B6" w:rsidP="008473C1">
      <w:pPr>
        <w:pStyle w:val="FP"/>
        <w:rPr>
          <w:color w:val="0000FF"/>
        </w:rPr>
      </w:pPr>
      <w:proofErr w:type="spellStart"/>
      <w:r>
        <w:rPr>
          <w:color w:val="0000FF"/>
        </w:rPr>
        <w:t>CableLabs</w:t>
      </w:r>
      <w:proofErr w:type="spellEnd"/>
    </w:p>
    <w:p w14:paraId="09585C6F" w14:textId="77777777" w:rsidR="00FA07B6" w:rsidRDefault="00FA07B6" w:rsidP="008473C1">
      <w:pPr>
        <w:pStyle w:val="FP"/>
        <w:rPr>
          <w:color w:val="0000FF"/>
        </w:rPr>
      </w:pPr>
      <w:r>
        <w:rPr>
          <w:color w:val="0000FF"/>
        </w:rPr>
        <w:t>CATT</w:t>
      </w:r>
    </w:p>
    <w:p w14:paraId="036AA1EB" w14:textId="77777777" w:rsidR="00FA07B6" w:rsidRDefault="00FA07B6" w:rsidP="008473C1">
      <w:pPr>
        <w:pStyle w:val="FP"/>
        <w:rPr>
          <w:color w:val="0000FF"/>
        </w:rPr>
      </w:pPr>
      <w:r>
        <w:rPr>
          <w:color w:val="0000FF"/>
        </w:rPr>
        <w:t>Charter</w:t>
      </w:r>
    </w:p>
    <w:p w14:paraId="203152A2" w14:textId="77777777" w:rsidR="00FA07B6" w:rsidRDefault="00FA07B6" w:rsidP="008473C1">
      <w:pPr>
        <w:pStyle w:val="FP"/>
        <w:rPr>
          <w:color w:val="0000FF"/>
        </w:rPr>
      </w:pPr>
      <w:r>
        <w:rPr>
          <w:color w:val="0000FF"/>
        </w:rPr>
        <w:t>China Mobile</w:t>
      </w:r>
    </w:p>
    <w:p w14:paraId="568DD228" w14:textId="77777777" w:rsidR="00FA07B6" w:rsidRDefault="00FA07B6" w:rsidP="008473C1">
      <w:pPr>
        <w:pStyle w:val="FP"/>
        <w:rPr>
          <w:color w:val="0000FF"/>
        </w:rPr>
      </w:pPr>
      <w:r>
        <w:rPr>
          <w:color w:val="0000FF"/>
        </w:rPr>
        <w:t>China Telecom</w:t>
      </w:r>
    </w:p>
    <w:p w14:paraId="14D78325" w14:textId="77777777" w:rsidR="00FA07B6" w:rsidRDefault="00FA07B6" w:rsidP="008473C1">
      <w:pPr>
        <w:pStyle w:val="FP"/>
        <w:rPr>
          <w:color w:val="0000FF"/>
        </w:rPr>
      </w:pPr>
      <w:r>
        <w:rPr>
          <w:color w:val="0000FF"/>
        </w:rPr>
        <w:t>China Unicom</w:t>
      </w:r>
    </w:p>
    <w:p w14:paraId="5AC9575D" w14:textId="77777777" w:rsidR="00FA07B6" w:rsidRDefault="00FA07B6" w:rsidP="008473C1">
      <w:pPr>
        <w:pStyle w:val="FP"/>
        <w:rPr>
          <w:color w:val="0000FF"/>
        </w:rPr>
      </w:pPr>
      <w:r>
        <w:rPr>
          <w:color w:val="0000FF"/>
        </w:rPr>
        <w:t>CMCC</w:t>
      </w:r>
    </w:p>
    <w:p w14:paraId="4453BC4E" w14:textId="77777777" w:rsidR="00FA07B6" w:rsidRDefault="00FA07B6" w:rsidP="008473C1">
      <w:pPr>
        <w:pStyle w:val="FP"/>
        <w:rPr>
          <w:color w:val="0000FF"/>
        </w:rPr>
      </w:pPr>
      <w:r>
        <w:rPr>
          <w:color w:val="0000FF"/>
        </w:rPr>
        <w:t>Comcast</w:t>
      </w:r>
    </w:p>
    <w:p w14:paraId="53888812" w14:textId="77777777" w:rsidR="00FA07B6" w:rsidRDefault="00FA07B6" w:rsidP="008473C1">
      <w:pPr>
        <w:pStyle w:val="FP"/>
        <w:rPr>
          <w:color w:val="0000FF"/>
        </w:rPr>
      </w:pPr>
      <w:proofErr w:type="spellStart"/>
      <w:r>
        <w:rPr>
          <w:color w:val="0000FF"/>
        </w:rPr>
        <w:t>Convida</w:t>
      </w:r>
      <w:proofErr w:type="spellEnd"/>
      <w:r>
        <w:rPr>
          <w:color w:val="0000FF"/>
        </w:rPr>
        <w:t xml:space="preserve"> Wireless</w:t>
      </w:r>
    </w:p>
    <w:p w14:paraId="1968FBCF" w14:textId="77777777" w:rsidR="00FA07B6" w:rsidRDefault="00FA07B6" w:rsidP="008473C1">
      <w:pPr>
        <w:pStyle w:val="FP"/>
        <w:rPr>
          <w:color w:val="0000FF"/>
        </w:rPr>
      </w:pPr>
      <w:r>
        <w:rPr>
          <w:color w:val="0000FF"/>
        </w:rPr>
        <w:t>Deutsche Telekom</w:t>
      </w:r>
    </w:p>
    <w:p w14:paraId="33704E5D" w14:textId="77777777" w:rsidR="00FA07B6" w:rsidRDefault="00FA07B6" w:rsidP="008473C1">
      <w:pPr>
        <w:pStyle w:val="FP"/>
        <w:rPr>
          <w:color w:val="0000FF"/>
        </w:rPr>
      </w:pPr>
      <w:r>
        <w:rPr>
          <w:color w:val="0000FF"/>
        </w:rPr>
        <w:t>DISH</w:t>
      </w:r>
    </w:p>
    <w:p w14:paraId="6931B48F" w14:textId="77777777" w:rsidR="00FA07B6" w:rsidRDefault="00FA07B6" w:rsidP="008473C1">
      <w:pPr>
        <w:pStyle w:val="FP"/>
        <w:rPr>
          <w:color w:val="0000FF"/>
        </w:rPr>
      </w:pPr>
      <w:r>
        <w:rPr>
          <w:color w:val="0000FF"/>
        </w:rPr>
        <w:t>Ericsson</w:t>
      </w:r>
    </w:p>
    <w:p w14:paraId="25241E43" w14:textId="77777777" w:rsidR="00FA07B6" w:rsidRDefault="00FA07B6" w:rsidP="008473C1">
      <w:pPr>
        <w:pStyle w:val="FP"/>
        <w:rPr>
          <w:color w:val="0000FF"/>
        </w:rPr>
      </w:pPr>
      <w:r>
        <w:rPr>
          <w:color w:val="0000FF"/>
        </w:rPr>
        <w:t>ETRI</w:t>
      </w:r>
    </w:p>
    <w:p w14:paraId="09460BDC" w14:textId="77777777" w:rsidR="00FA07B6" w:rsidRDefault="00FA07B6" w:rsidP="008473C1">
      <w:pPr>
        <w:pStyle w:val="FP"/>
        <w:rPr>
          <w:color w:val="0000FF"/>
        </w:rPr>
      </w:pPr>
      <w:r>
        <w:rPr>
          <w:color w:val="0000FF"/>
        </w:rPr>
        <w:t>FirstNet</w:t>
      </w:r>
    </w:p>
    <w:p w14:paraId="73B76DCB" w14:textId="77777777" w:rsidR="00FA07B6" w:rsidRDefault="00FA07B6" w:rsidP="008473C1">
      <w:pPr>
        <w:pStyle w:val="FP"/>
        <w:rPr>
          <w:color w:val="0000FF"/>
        </w:rPr>
      </w:pPr>
      <w:proofErr w:type="spellStart"/>
      <w:r>
        <w:rPr>
          <w:color w:val="0000FF"/>
        </w:rPr>
        <w:t>Futurewei</w:t>
      </w:r>
      <w:proofErr w:type="spellEnd"/>
    </w:p>
    <w:p w14:paraId="064DE4E8" w14:textId="77777777" w:rsidR="00FA07B6" w:rsidRDefault="00FA07B6" w:rsidP="008473C1">
      <w:pPr>
        <w:pStyle w:val="FP"/>
        <w:rPr>
          <w:color w:val="0000FF"/>
        </w:rPr>
      </w:pPr>
      <w:r>
        <w:rPr>
          <w:color w:val="0000FF"/>
        </w:rPr>
        <w:t>Google</w:t>
      </w:r>
    </w:p>
    <w:p w14:paraId="172987AD" w14:textId="77777777" w:rsidR="00FA07B6" w:rsidRDefault="00FA07B6" w:rsidP="008473C1">
      <w:pPr>
        <w:pStyle w:val="FP"/>
        <w:rPr>
          <w:color w:val="0000FF"/>
        </w:rPr>
      </w:pPr>
      <w:r>
        <w:rPr>
          <w:color w:val="0000FF"/>
        </w:rPr>
        <w:t>Huawei</w:t>
      </w:r>
    </w:p>
    <w:p w14:paraId="49772F2A" w14:textId="77777777" w:rsidR="00FA07B6" w:rsidRDefault="00FA07B6" w:rsidP="008473C1">
      <w:pPr>
        <w:pStyle w:val="FP"/>
        <w:rPr>
          <w:color w:val="0000FF"/>
        </w:rPr>
      </w:pPr>
      <w:r>
        <w:rPr>
          <w:color w:val="0000FF"/>
        </w:rPr>
        <w:t>Intel</w:t>
      </w:r>
    </w:p>
    <w:p w14:paraId="0448BA16" w14:textId="77777777" w:rsidR="00FA07B6" w:rsidRDefault="00FA07B6" w:rsidP="008473C1">
      <w:pPr>
        <w:pStyle w:val="FP"/>
        <w:rPr>
          <w:color w:val="0000FF"/>
        </w:rPr>
      </w:pPr>
      <w:proofErr w:type="spellStart"/>
      <w:r>
        <w:rPr>
          <w:color w:val="0000FF"/>
        </w:rPr>
        <w:t>InterDigital</w:t>
      </w:r>
      <w:proofErr w:type="spellEnd"/>
    </w:p>
    <w:p w14:paraId="2667E0EB" w14:textId="77777777" w:rsidR="00FA07B6" w:rsidRDefault="00FA07B6" w:rsidP="008473C1">
      <w:pPr>
        <w:pStyle w:val="FP"/>
        <w:rPr>
          <w:color w:val="0000FF"/>
        </w:rPr>
      </w:pPr>
      <w:r>
        <w:rPr>
          <w:color w:val="0000FF"/>
        </w:rPr>
        <w:t>KDDI</w:t>
      </w:r>
    </w:p>
    <w:p w14:paraId="15A3FA6E" w14:textId="77777777" w:rsidR="00FA07B6" w:rsidRDefault="00FA07B6" w:rsidP="008473C1">
      <w:pPr>
        <w:pStyle w:val="FP"/>
        <w:rPr>
          <w:color w:val="0000FF"/>
        </w:rPr>
      </w:pPr>
      <w:r>
        <w:rPr>
          <w:color w:val="0000FF"/>
        </w:rPr>
        <w:t>Lenovo</w:t>
      </w:r>
    </w:p>
    <w:p w14:paraId="5F7B5AE8" w14:textId="77777777" w:rsidR="00FA07B6" w:rsidRDefault="00FA07B6" w:rsidP="008473C1">
      <w:pPr>
        <w:pStyle w:val="FP"/>
        <w:rPr>
          <w:color w:val="0000FF"/>
        </w:rPr>
      </w:pPr>
      <w:r>
        <w:rPr>
          <w:color w:val="0000FF"/>
        </w:rPr>
        <w:t>LGE</w:t>
      </w:r>
    </w:p>
    <w:p w14:paraId="3E28AF66" w14:textId="77777777" w:rsidR="00FA07B6" w:rsidRDefault="00FA07B6" w:rsidP="008473C1">
      <w:pPr>
        <w:pStyle w:val="FP"/>
        <w:rPr>
          <w:color w:val="0000FF"/>
        </w:rPr>
      </w:pPr>
      <w:r>
        <w:rPr>
          <w:color w:val="0000FF"/>
        </w:rPr>
        <w:t>LMC</w:t>
      </w:r>
    </w:p>
    <w:p w14:paraId="065C091D" w14:textId="77777777" w:rsidR="00FA07B6" w:rsidRDefault="00FA07B6" w:rsidP="008473C1">
      <w:pPr>
        <w:pStyle w:val="FP"/>
        <w:rPr>
          <w:color w:val="0000FF"/>
        </w:rPr>
      </w:pPr>
      <w:r>
        <w:rPr>
          <w:color w:val="0000FF"/>
        </w:rPr>
        <w:t>MediaTek</w:t>
      </w:r>
    </w:p>
    <w:p w14:paraId="1F8176AE" w14:textId="77777777" w:rsidR="00FA07B6" w:rsidRDefault="00FA07B6" w:rsidP="008473C1">
      <w:pPr>
        <w:pStyle w:val="FP"/>
        <w:rPr>
          <w:color w:val="0000FF"/>
        </w:rPr>
      </w:pPr>
      <w:r>
        <w:rPr>
          <w:color w:val="0000FF"/>
        </w:rPr>
        <w:t>MITRE</w:t>
      </w:r>
    </w:p>
    <w:p w14:paraId="14CC40F5" w14:textId="77777777" w:rsidR="00FA07B6" w:rsidRDefault="00FA07B6" w:rsidP="008473C1">
      <w:pPr>
        <w:pStyle w:val="FP"/>
        <w:rPr>
          <w:color w:val="0000FF"/>
        </w:rPr>
      </w:pPr>
      <w:r>
        <w:rPr>
          <w:color w:val="0000FF"/>
        </w:rPr>
        <w:t>NEC</w:t>
      </w:r>
    </w:p>
    <w:p w14:paraId="730DDBAB" w14:textId="77777777" w:rsidR="00FA07B6" w:rsidRDefault="00FA07B6" w:rsidP="008473C1">
      <w:pPr>
        <w:pStyle w:val="FP"/>
        <w:rPr>
          <w:color w:val="0000FF"/>
        </w:rPr>
      </w:pPr>
      <w:r>
        <w:rPr>
          <w:color w:val="0000FF"/>
        </w:rPr>
        <w:t>NICT</w:t>
      </w:r>
    </w:p>
    <w:p w14:paraId="256F2325" w14:textId="77777777" w:rsidR="00FA07B6" w:rsidRDefault="00FA07B6" w:rsidP="008473C1">
      <w:pPr>
        <w:pStyle w:val="FP"/>
        <w:rPr>
          <w:color w:val="0000FF"/>
        </w:rPr>
      </w:pPr>
      <w:r>
        <w:rPr>
          <w:color w:val="0000FF"/>
        </w:rPr>
        <w:t>Nokia</w:t>
      </w:r>
    </w:p>
    <w:p w14:paraId="3828DB7D" w14:textId="77777777" w:rsidR="00FA07B6" w:rsidRDefault="00FA07B6" w:rsidP="008473C1">
      <w:pPr>
        <w:pStyle w:val="FP"/>
        <w:rPr>
          <w:color w:val="0000FF"/>
        </w:rPr>
      </w:pPr>
      <w:r>
        <w:rPr>
          <w:color w:val="0000FF"/>
        </w:rPr>
        <w:t>NTT DOCOMO</w:t>
      </w:r>
    </w:p>
    <w:p w14:paraId="48826A30" w14:textId="77777777" w:rsidR="00FA07B6" w:rsidRDefault="00FA07B6" w:rsidP="008473C1">
      <w:pPr>
        <w:pStyle w:val="FP"/>
        <w:rPr>
          <w:color w:val="0000FF"/>
        </w:rPr>
      </w:pPr>
      <w:r>
        <w:rPr>
          <w:color w:val="0000FF"/>
        </w:rPr>
        <w:t>OPPO</w:t>
      </w:r>
    </w:p>
    <w:p w14:paraId="354749E2" w14:textId="77777777" w:rsidR="00FA07B6" w:rsidRDefault="00FA07B6" w:rsidP="008473C1">
      <w:pPr>
        <w:pStyle w:val="FP"/>
        <w:rPr>
          <w:color w:val="0000FF"/>
        </w:rPr>
      </w:pPr>
      <w:r>
        <w:rPr>
          <w:color w:val="0000FF"/>
        </w:rPr>
        <w:t>OPPO</w:t>
      </w:r>
    </w:p>
    <w:p w14:paraId="55D20B00" w14:textId="77777777" w:rsidR="00FA07B6" w:rsidRDefault="00FA07B6" w:rsidP="008473C1">
      <w:pPr>
        <w:pStyle w:val="FP"/>
        <w:rPr>
          <w:color w:val="0000FF"/>
        </w:rPr>
      </w:pPr>
      <w:r>
        <w:rPr>
          <w:color w:val="0000FF"/>
        </w:rPr>
        <w:t>Orange</w:t>
      </w:r>
    </w:p>
    <w:p w14:paraId="00A17B93" w14:textId="77777777" w:rsidR="00FA07B6" w:rsidRDefault="00FA07B6" w:rsidP="008473C1">
      <w:pPr>
        <w:pStyle w:val="FP"/>
        <w:rPr>
          <w:color w:val="0000FF"/>
        </w:rPr>
      </w:pPr>
      <w:proofErr w:type="spellStart"/>
      <w:r>
        <w:rPr>
          <w:color w:val="0000FF"/>
        </w:rPr>
        <w:t>Peraton</w:t>
      </w:r>
      <w:proofErr w:type="spellEnd"/>
      <w:r>
        <w:rPr>
          <w:color w:val="0000FF"/>
        </w:rPr>
        <w:t xml:space="preserve"> Labs</w:t>
      </w:r>
    </w:p>
    <w:p w14:paraId="190F3947" w14:textId="77777777" w:rsidR="00FA07B6" w:rsidRDefault="00FA07B6" w:rsidP="008473C1">
      <w:pPr>
        <w:pStyle w:val="FP"/>
        <w:rPr>
          <w:color w:val="0000FF"/>
        </w:rPr>
      </w:pPr>
      <w:r>
        <w:rPr>
          <w:color w:val="0000FF"/>
        </w:rPr>
        <w:t>Qualcomm</w:t>
      </w:r>
    </w:p>
    <w:p w14:paraId="5C4D902D" w14:textId="77777777" w:rsidR="00FA07B6" w:rsidRDefault="00FA07B6" w:rsidP="008473C1">
      <w:pPr>
        <w:pStyle w:val="FP"/>
        <w:rPr>
          <w:color w:val="0000FF"/>
        </w:rPr>
      </w:pPr>
      <w:r>
        <w:rPr>
          <w:color w:val="0000FF"/>
        </w:rPr>
        <w:t>Samsung</w:t>
      </w:r>
    </w:p>
    <w:p w14:paraId="05741110" w14:textId="77777777" w:rsidR="00FA07B6" w:rsidRDefault="00FA07B6" w:rsidP="008473C1">
      <w:pPr>
        <w:pStyle w:val="FP"/>
        <w:rPr>
          <w:color w:val="0000FF"/>
        </w:rPr>
      </w:pPr>
      <w:r>
        <w:rPr>
          <w:color w:val="0000FF"/>
        </w:rPr>
        <w:t>Sony</w:t>
      </w:r>
    </w:p>
    <w:p w14:paraId="5490DB36" w14:textId="77777777" w:rsidR="00FA07B6" w:rsidRDefault="00FA07B6" w:rsidP="008473C1">
      <w:pPr>
        <w:pStyle w:val="FP"/>
        <w:rPr>
          <w:color w:val="0000FF"/>
        </w:rPr>
      </w:pPr>
      <w:r>
        <w:rPr>
          <w:color w:val="0000FF"/>
        </w:rPr>
        <w:t>Telecom Italia</w:t>
      </w:r>
    </w:p>
    <w:p w14:paraId="491623BF" w14:textId="77777777" w:rsidR="00FA07B6" w:rsidRDefault="00FA07B6" w:rsidP="008473C1">
      <w:pPr>
        <w:pStyle w:val="FP"/>
        <w:rPr>
          <w:color w:val="0000FF"/>
        </w:rPr>
      </w:pPr>
      <w:r>
        <w:rPr>
          <w:color w:val="0000FF"/>
        </w:rPr>
        <w:t>Tencent</w:t>
      </w:r>
    </w:p>
    <w:p w14:paraId="77F8F6E1" w14:textId="77777777" w:rsidR="00FA07B6" w:rsidRDefault="00FA07B6" w:rsidP="008473C1">
      <w:pPr>
        <w:pStyle w:val="FP"/>
        <w:rPr>
          <w:color w:val="0000FF"/>
        </w:rPr>
      </w:pPr>
      <w:r>
        <w:rPr>
          <w:color w:val="0000FF"/>
        </w:rPr>
        <w:t>Thales</w:t>
      </w:r>
    </w:p>
    <w:p w14:paraId="7123360F" w14:textId="77777777" w:rsidR="00FA07B6" w:rsidRDefault="00FA07B6" w:rsidP="008473C1">
      <w:pPr>
        <w:pStyle w:val="FP"/>
        <w:rPr>
          <w:color w:val="0000FF"/>
        </w:rPr>
      </w:pPr>
      <w:r>
        <w:rPr>
          <w:color w:val="0000FF"/>
        </w:rPr>
        <w:t>T-Mobile USA</w:t>
      </w:r>
    </w:p>
    <w:p w14:paraId="4DE3E024" w14:textId="77777777" w:rsidR="00FA07B6" w:rsidRDefault="00FA07B6" w:rsidP="008473C1">
      <w:pPr>
        <w:pStyle w:val="FP"/>
        <w:rPr>
          <w:color w:val="0000FF"/>
        </w:rPr>
      </w:pPr>
      <w:r>
        <w:rPr>
          <w:color w:val="0000FF"/>
        </w:rPr>
        <w:t>Verizon</w:t>
      </w:r>
    </w:p>
    <w:p w14:paraId="293B7B76" w14:textId="77777777" w:rsidR="00FA07B6" w:rsidRDefault="00FA07B6" w:rsidP="008473C1">
      <w:pPr>
        <w:pStyle w:val="FP"/>
        <w:rPr>
          <w:color w:val="0000FF"/>
        </w:rPr>
      </w:pPr>
      <w:r>
        <w:rPr>
          <w:color w:val="0000FF"/>
        </w:rPr>
        <w:t>Viasat</w:t>
      </w:r>
    </w:p>
    <w:p w14:paraId="07ECDABA" w14:textId="77777777" w:rsidR="00FA07B6" w:rsidRDefault="00FA07B6" w:rsidP="008473C1">
      <w:pPr>
        <w:pStyle w:val="FP"/>
        <w:rPr>
          <w:color w:val="0000FF"/>
        </w:rPr>
      </w:pPr>
      <w:r>
        <w:rPr>
          <w:color w:val="0000FF"/>
        </w:rPr>
        <w:t>vivo</w:t>
      </w:r>
    </w:p>
    <w:p w14:paraId="3D16918C" w14:textId="77777777" w:rsidR="00FA07B6" w:rsidRDefault="00FA07B6" w:rsidP="008473C1">
      <w:pPr>
        <w:pStyle w:val="FP"/>
        <w:rPr>
          <w:color w:val="0000FF"/>
        </w:rPr>
      </w:pPr>
      <w:r>
        <w:rPr>
          <w:color w:val="0000FF"/>
        </w:rPr>
        <w:t>Vodafone</w:t>
      </w:r>
    </w:p>
    <w:p w14:paraId="47C8E311" w14:textId="77777777" w:rsidR="00FA07B6" w:rsidRDefault="00FA07B6" w:rsidP="008473C1">
      <w:pPr>
        <w:pStyle w:val="FP"/>
        <w:rPr>
          <w:color w:val="0000FF"/>
        </w:rPr>
      </w:pPr>
      <w:r>
        <w:rPr>
          <w:color w:val="0000FF"/>
        </w:rPr>
        <w:t>Xiaomi</w:t>
      </w:r>
    </w:p>
    <w:p w14:paraId="4065C7C8" w14:textId="77777777" w:rsidR="00FA07B6" w:rsidRDefault="00FA07B6" w:rsidP="008473C1">
      <w:pPr>
        <w:pStyle w:val="FP"/>
        <w:rPr>
          <w:color w:val="0000FF"/>
        </w:rPr>
      </w:pPr>
      <w:r>
        <w:rPr>
          <w:color w:val="0000FF"/>
        </w:rPr>
        <w:t>ZTE</w:t>
      </w:r>
    </w:p>
    <w:p w14:paraId="76D4990E" w14:textId="00BBD1A1" w:rsidR="00F00347" w:rsidRPr="00724D6A" w:rsidRDefault="00F00347" w:rsidP="008473C1">
      <w:pPr>
        <w:pStyle w:val="FP"/>
        <w:rPr>
          <w:color w:val="0000FF"/>
        </w:rPr>
      </w:pPr>
    </w:p>
    <w:p w14:paraId="08BD8FF4" w14:textId="01A72DC0" w:rsidR="007E1A46" w:rsidRPr="00F00347" w:rsidRDefault="007E1A46" w:rsidP="00CD73EC">
      <w:pPr>
        <w:pStyle w:val="FP"/>
      </w:pPr>
    </w:p>
    <w:p w14:paraId="36FA659A" w14:textId="5FD7C356" w:rsidR="00CD73EC" w:rsidRDefault="00745058" w:rsidP="00745058">
      <w:r>
        <w:t>Puneet Jain (SA WG2 Chair) chaired the conference call. Notes were taken by Maurice Pope (MCC).</w:t>
      </w:r>
    </w:p>
    <w:p w14:paraId="2C03D40D" w14:textId="54677D7D" w:rsidR="00CD73EC" w:rsidRDefault="00745058" w:rsidP="00CD73EC">
      <w:pPr>
        <w:pStyle w:val="NO"/>
      </w:pPr>
      <w:r>
        <w:lastRenderedPageBreak/>
        <w:t>NOTE</w:t>
      </w:r>
      <w:r w:rsidR="00CD73EC">
        <w:t>:</w:t>
      </w:r>
      <w:r w:rsidR="00CD73EC">
        <w:tab/>
      </w:r>
      <w:r>
        <w:t>Meeting notes are not exhaustive and may not contain all the comments made during the conference call.</w:t>
      </w:r>
    </w:p>
    <w:p w14:paraId="637B29B9" w14:textId="6E97D0B3" w:rsidR="0064465A" w:rsidRDefault="00986115" w:rsidP="00837DE3">
      <w:pPr>
        <w:pStyle w:val="Heading1"/>
      </w:pPr>
      <w:r>
        <w:t>0</w:t>
      </w:r>
      <w:r w:rsidR="0064465A">
        <w:tab/>
        <w:t>Opening of the Conference Call</w:t>
      </w:r>
    </w:p>
    <w:p w14:paraId="26DEAF11" w14:textId="62EF8E17" w:rsidR="003843AC" w:rsidRDefault="0064465A" w:rsidP="00CA4BD5">
      <w:pPr>
        <w:rPr>
          <w:lang w:eastAsia="en-US"/>
        </w:rPr>
      </w:pPr>
      <w:r>
        <w:rPr>
          <w:lang w:eastAsia="en-US"/>
        </w:rPr>
        <w:t>The SA</w:t>
      </w:r>
      <w:r w:rsidR="00DD3ABC">
        <w:rPr>
          <w:lang w:eastAsia="en-US"/>
        </w:rPr>
        <w:t> </w:t>
      </w:r>
      <w:r>
        <w:rPr>
          <w:lang w:eastAsia="en-US"/>
        </w:rPr>
        <w:t>WG2 Chair opened the CC and</w:t>
      </w:r>
      <w:r w:rsidR="003843AC">
        <w:rPr>
          <w:lang w:eastAsia="en-US"/>
        </w:rPr>
        <w:t xml:space="preserve"> </w:t>
      </w:r>
      <w:r w:rsidR="00BF0B63">
        <w:rPr>
          <w:lang w:eastAsia="en-US"/>
        </w:rPr>
        <w:t>welcomed delegates to the call.</w:t>
      </w:r>
    </w:p>
    <w:p w14:paraId="0AC11CCF" w14:textId="3072CCB3" w:rsidR="00780C5D" w:rsidRDefault="003843AC" w:rsidP="00CA4BD5">
      <w:pPr>
        <w:rPr>
          <w:lang w:eastAsia="en-US"/>
        </w:rPr>
      </w:pPr>
      <w:r>
        <w:rPr>
          <w:lang w:eastAsia="en-US"/>
        </w:rPr>
        <w:t xml:space="preserve">The SA WG2 Chair </w:t>
      </w:r>
      <w:r w:rsidR="0064465A">
        <w:rPr>
          <w:lang w:eastAsia="en-US"/>
        </w:rPr>
        <w:t xml:space="preserve">indicated that </w:t>
      </w:r>
      <w:r w:rsidR="00DD3ABC">
        <w:rPr>
          <w:lang w:eastAsia="en-US"/>
        </w:rPr>
        <w:t>this CC will</w:t>
      </w:r>
      <w:r w:rsidR="00780C5D">
        <w:rPr>
          <w:lang w:eastAsia="en-US"/>
        </w:rPr>
        <w:t xml:space="preserve"> </w:t>
      </w:r>
      <w:r w:rsidR="00DD3ABC">
        <w:rPr>
          <w:lang w:eastAsia="en-US"/>
        </w:rPr>
        <w:t>handle</w:t>
      </w:r>
      <w:r w:rsidR="00810096">
        <w:rPr>
          <w:lang w:eastAsia="en-US"/>
        </w:rPr>
        <w:t xml:space="preserve"> items marked 'For CC#</w:t>
      </w:r>
      <w:r w:rsidR="00B575D1">
        <w:rPr>
          <w:lang w:eastAsia="en-US"/>
        </w:rPr>
        <w:t>3</w:t>
      </w:r>
      <w:r w:rsidR="00810096">
        <w:rPr>
          <w:lang w:eastAsia="en-US"/>
        </w:rPr>
        <w:t xml:space="preserve">" in the </w:t>
      </w:r>
      <w:r w:rsidR="00B575D1">
        <w:rPr>
          <w:lang w:eastAsia="en-US"/>
        </w:rPr>
        <w:t>combined</w:t>
      </w:r>
      <w:r w:rsidR="00810096">
        <w:rPr>
          <w:lang w:eastAsia="en-US"/>
        </w:rPr>
        <w:t xml:space="preserve"> Chair Notes files </w:t>
      </w:r>
      <w:hyperlink r:id="rId8" w:history="1">
        <w:r w:rsidR="00B575D1" w:rsidRPr="00A05336">
          <w:rPr>
            <w:rStyle w:val="Hyperlink"/>
            <w:lang w:eastAsia="en-US"/>
          </w:rPr>
          <w:t>https://www.3gpp.org/ftp/tsg_sa/WG2_Arch/TSGS2_150E_Electronic_2022-04/INBOX/Chair_Notes/ChairNotes_Combined_04-11-2100%20-%20AJB%20updates%20-%20fixed.doc</w:t>
        </w:r>
      </w:hyperlink>
      <w:r w:rsidR="00B575D1" w:rsidRPr="00B575D1">
        <w:rPr>
          <w:lang w:eastAsia="en-US"/>
        </w:rPr>
        <w:t xml:space="preserve"> </w:t>
      </w:r>
      <w:r w:rsidR="00B575D1">
        <w:rPr>
          <w:lang w:eastAsia="en-US"/>
        </w:rPr>
        <w:t>and</w:t>
      </w:r>
      <w:r w:rsidR="00B575D1" w:rsidRPr="00724D6A">
        <w:rPr>
          <w:lang w:eastAsia="en-US"/>
        </w:rPr>
        <w:t xml:space="preserve"> </w:t>
      </w:r>
      <w:r w:rsidR="00B575D1">
        <w:rPr>
          <w:lang w:eastAsia="en-US"/>
        </w:rPr>
        <w:t xml:space="preserve">issues needing resolution and uploaded into </w:t>
      </w:r>
      <w:hyperlink r:id="rId9" w:history="1">
        <w:r w:rsidR="00B575D1" w:rsidRPr="00A05336">
          <w:rPr>
            <w:rStyle w:val="Hyperlink"/>
            <w:lang w:eastAsia="en-US"/>
          </w:rPr>
          <w:t>https://www.3gpp.org/ftp/tsg_sa/WG2_Arch/TSGS2_150E_Electronic_2022-04/INBOX/CCs/CC%233_2022-04-12_1230UTC</w:t>
        </w:r>
      </w:hyperlink>
    </w:p>
    <w:p w14:paraId="32035694" w14:textId="77777777" w:rsidR="00A54044" w:rsidRDefault="00A54044" w:rsidP="00676894"/>
    <w:p w14:paraId="6EB713FA" w14:textId="3D10ABCC" w:rsidR="00BF0B63" w:rsidRDefault="00BF0B63" w:rsidP="0094649A">
      <w:pPr>
        <w:pStyle w:val="Heading1"/>
      </w:pPr>
      <w:r>
        <w:t>1</w:t>
      </w:r>
      <w:r>
        <w:tab/>
        <w:t>Issues marked "For CC#</w:t>
      </w:r>
      <w:r w:rsidR="006E2D8E">
        <w:t>3</w:t>
      </w:r>
      <w:r>
        <w:t xml:space="preserve">" in the latest </w:t>
      </w:r>
      <w:r w:rsidR="006E2D8E">
        <w:t>combined</w:t>
      </w:r>
      <w:r>
        <w:t xml:space="preserve"> Chair's Notes</w:t>
      </w:r>
    </w:p>
    <w:p w14:paraId="277B0A49" w14:textId="1C820426" w:rsidR="006E2D8E" w:rsidRDefault="00E33F9B" w:rsidP="006E2D8E">
      <w:pPr>
        <w:keepNext/>
        <w:pBdr>
          <w:top w:val="single" w:sz="4" w:space="1" w:color="auto"/>
        </w:pBdr>
      </w:pPr>
      <w:r>
        <w:rPr>
          <w:color w:val="0000FF"/>
        </w:rPr>
        <w:t>S2-</w:t>
      </w:r>
      <w:r w:rsidR="006E2D8E">
        <w:rPr>
          <w:color w:val="0000FF"/>
        </w:rPr>
        <w:t>2201997</w:t>
      </w:r>
      <w:r w:rsidR="006E2D8E">
        <w:t xml:space="preserve"> (LS OUT) Reply LS on EPS fallback enhancements (Source: Qualcomm)</w:t>
      </w:r>
    </w:p>
    <w:p w14:paraId="364648FE" w14:textId="77777777" w:rsidR="006E2D8E" w:rsidRPr="00A54044" w:rsidRDefault="006E2D8E" w:rsidP="006E2D8E">
      <w:pPr>
        <w:pStyle w:val="FP"/>
        <w:keepNext/>
        <w:rPr>
          <w:b/>
          <w:bCs/>
          <w:i/>
          <w:iCs/>
          <w:lang w:eastAsia="en-US"/>
        </w:rPr>
      </w:pPr>
      <w:r w:rsidRPr="00A54044">
        <w:rPr>
          <w:b/>
          <w:bCs/>
          <w:i/>
          <w:iCs/>
          <w:lang w:eastAsia="en-US"/>
        </w:rPr>
        <w:t>e-mail comments:</w:t>
      </w:r>
    </w:p>
    <w:p w14:paraId="32038651" w14:textId="416B1423" w:rsidR="006E2D8E" w:rsidRPr="006E2D8E" w:rsidRDefault="006E2D8E" w:rsidP="006E2D8E">
      <w:pPr>
        <w:pStyle w:val="FP"/>
        <w:keepNext/>
        <w:rPr>
          <w:i/>
          <w:iCs/>
        </w:rPr>
      </w:pPr>
      <w:r w:rsidRPr="006E2D8E">
        <w:rPr>
          <w:i/>
          <w:iCs/>
        </w:rPr>
        <w:t>George Foti (Ericsson) provides r01</w:t>
      </w:r>
    </w:p>
    <w:p w14:paraId="4C44A44C" w14:textId="77777777" w:rsidR="006E2D8E" w:rsidRPr="006E2D8E" w:rsidRDefault="006E2D8E" w:rsidP="006E2D8E">
      <w:pPr>
        <w:pStyle w:val="FP"/>
        <w:keepNext/>
        <w:rPr>
          <w:i/>
          <w:iCs/>
        </w:rPr>
      </w:pPr>
      <w:r w:rsidRPr="006E2D8E">
        <w:rPr>
          <w:i/>
          <w:iCs/>
        </w:rPr>
        <w:t>Leo (Deutsche Telekom) provides r02</w:t>
      </w:r>
    </w:p>
    <w:p w14:paraId="005FCD68" w14:textId="08BBDA96" w:rsidR="006E2D8E" w:rsidRPr="006E2D8E" w:rsidRDefault="006E2D8E" w:rsidP="006E2D8E">
      <w:pPr>
        <w:pStyle w:val="FP"/>
        <w:keepNext/>
        <w:rPr>
          <w:i/>
          <w:iCs/>
        </w:rPr>
      </w:pPr>
      <w:r w:rsidRPr="006E2D8E">
        <w:rPr>
          <w:i/>
          <w:iCs/>
        </w:rPr>
        <w:t xml:space="preserve">Genadi (Lenovo) provides r03. Prefers to take this LS reply as basis and merge </w:t>
      </w:r>
      <w:r w:rsidR="00E33F9B">
        <w:rPr>
          <w:i/>
          <w:iCs/>
          <w:color w:val="0000FF"/>
        </w:rPr>
        <w:t>S2-</w:t>
      </w:r>
      <w:r w:rsidRPr="006E2D8E">
        <w:rPr>
          <w:i/>
          <w:iCs/>
          <w:color w:val="0000FF"/>
        </w:rPr>
        <w:t>2202366</w:t>
      </w:r>
      <w:r w:rsidRPr="006E2D8E">
        <w:rPr>
          <w:i/>
          <w:iCs/>
        </w:rPr>
        <w:t xml:space="preserve"> into this one.</w:t>
      </w:r>
    </w:p>
    <w:p w14:paraId="7657C16E" w14:textId="77777777" w:rsidR="006E2D8E" w:rsidRPr="006E2D8E" w:rsidRDefault="006E2D8E" w:rsidP="006E2D8E">
      <w:pPr>
        <w:pStyle w:val="FP"/>
        <w:keepNext/>
        <w:rPr>
          <w:i/>
          <w:iCs/>
        </w:rPr>
      </w:pPr>
      <w:r w:rsidRPr="006E2D8E">
        <w:rPr>
          <w:i/>
          <w:iCs/>
        </w:rPr>
        <w:t>Alessio(Nokia) provides r04.</w:t>
      </w:r>
    </w:p>
    <w:p w14:paraId="1FA49113" w14:textId="77777777" w:rsidR="006E2D8E" w:rsidRPr="006E2D8E" w:rsidRDefault="006E2D8E" w:rsidP="006E2D8E">
      <w:pPr>
        <w:pStyle w:val="FP"/>
        <w:keepNext/>
        <w:rPr>
          <w:i/>
          <w:iCs/>
        </w:rPr>
      </w:pPr>
      <w:r w:rsidRPr="006E2D8E">
        <w:rPr>
          <w:i/>
          <w:iCs/>
        </w:rPr>
        <w:t>Haris(Qualcomm) provides r05</w:t>
      </w:r>
    </w:p>
    <w:p w14:paraId="075E4E5D" w14:textId="77777777" w:rsidR="006E2D8E" w:rsidRPr="006E2D8E" w:rsidRDefault="006E2D8E" w:rsidP="006E2D8E">
      <w:pPr>
        <w:pStyle w:val="FP"/>
        <w:keepNext/>
        <w:rPr>
          <w:i/>
          <w:iCs/>
        </w:rPr>
      </w:pPr>
      <w:r w:rsidRPr="006E2D8E">
        <w:rPr>
          <w:i/>
          <w:iCs/>
        </w:rPr>
        <w:t>Xiaobo (vivo) asks for clarification from George Foti (Ericsson).</w:t>
      </w:r>
    </w:p>
    <w:p w14:paraId="47F0EBB3" w14:textId="77777777" w:rsidR="006E2D8E" w:rsidRPr="006E2D8E" w:rsidRDefault="006E2D8E" w:rsidP="006E2D8E">
      <w:pPr>
        <w:pStyle w:val="FP"/>
        <w:keepNext/>
        <w:rPr>
          <w:i/>
          <w:iCs/>
        </w:rPr>
      </w:pPr>
      <w:r w:rsidRPr="006E2D8E">
        <w:rPr>
          <w:i/>
          <w:iCs/>
        </w:rPr>
        <w:t>Chris provides rev 6 to address Vivo question and clarify that network control is needed for the MO case.</w:t>
      </w:r>
    </w:p>
    <w:p w14:paraId="008F086D" w14:textId="77777777" w:rsidR="006E2D8E" w:rsidRPr="006E2D8E" w:rsidRDefault="006E2D8E" w:rsidP="006E2D8E">
      <w:pPr>
        <w:pStyle w:val="FP"/>
        <w:keepNext/>
        <w:rPr>
          <w:i/>
          <w:iCs/>
        </w:rPr>
      </w:pPr>
      <w:r w:rsidRPr="006E2D8E">
        <w:rPr>
          <w:i/>
          <w:iCs/>
        </w:rPr>
        <w:t>Xiaobo (vivo) thanks clarification from Chris(VDF) and support that network control is needed for the MO case and reword CT1 related content and provides r07.</w:t>
      </w:r>
    </w:p>
    <w:p w14:paraId="0A42DB46" w14:textId="77777777" w:rsidR="006E2D8E" w:rsidRPr="006E2D8E" w:rsidRDefault="006E2D8E" w:rsidP="006E2D8E">
      <w:pPr>
        <w:pStyle w:val="FP"/>
        <w:keepNext/>
        <w:rPr>
          <w:i/>
          <w:iCs/>
        </w:rPr>
      </w:pPr>
      <w:r w:rsidRPr="006E2D8E">
        <w:rPr>
          <w:i/>
          <w:iCs/>
        </w:rPr>
        <w:t>Wanqiang (Huawei) provides r08.</w:t>
      </w:r>
    </w:p>
    <w:p w14:paraId="41E2BD36" w14:textId="77777777" w:rsidR="006E2D8E" w:rsidRPr="006E2D8E" w:rsidRDefault="006E2D8E" w:rsidP="006E2D8E">
      <w:pPr>
        <w:pStyle w:val="FP"/>
        <w:keepNext/>
        <w:rPr>
          <w:i/>
          <w:iCs/>
        </w:rPr>
      </w:pPr>
      <w:r w:rsidRPr="006E2D8E">
        <w:rPr>
          <w:i/>
          <w:iCs/>
        </w:rPr>
        <w:t>==== Revisions Deadline ====</w:t>
      </w:r>
    </w:p>
    <w:p w14:paraId="3281891D" w14:textId="77777777" w:rsidR="006E2D8E" w:rsidRPr="006E2D8E" w:rsidRDefault="006E2D8E" w:rsidP="006E2D8E">
      <w:pPr>
        <w:pStyle w:val="FP"/>
        <w:keepNext/>
        <w:rPr>
          <w:i/>
          <w:iCs/>
        </w:rPr>
      </w:pPr>
      <w:r w:rsidRPr="006E2D8E">
        <w:rPr>
          <w:i/>
          <w:iCs/>
        </w:rPr>
        <w:t>Antoine (Orange) : Small changes needed on top of r08.</w:t>
      </w:r>
    </w:p>
    <w:p w14:paraId="2E75DA14" w14:textId="77777777" w:rsidR="006E2D8E" w:rsidRPr="006E2D8E" w:rsidRDefault="006E2D8E" w:rsidP="006E2D8E">
      <w:pPr>
        <w:pStyle w:val="FP"/>
        <w:keepNext/>
        <w:rPr>
          <w:i/>
          <w:iCs/>
        </w:rPr>
      </w:pPr>
      <w:r w:rsidRPr="006E2D8E">
        <w:rPr>
          <w:i/>
          <w:iCs/>
        </w:rPr>
        <w:t>Leo (Deutsche Telekom) agrees with Orange, r08 can be the basis, but for the final version changes are necessary.</w:t>
      </w:r>
    </w:p>
    <w:p w14:paraId="7A3C021C" w14:textId="77777777" w:rsidR="006E2D8E" w:rsidRPr="006E2D8E" w:rsidRDefault="006E2D8E" w:rsidP="006E2D8E">
      <w:pPr>
        <w:pStyle w:val="FP"/>
        <w:keepNext/>
        <w:rPr>
          <w:i/>
          <w:iCs/>
        </w:rPr>
      </w:pPr>
      <w:r w:rsidRPr="006E2D8E">
        <w:rPr>
          <w:i/>
          <w:iCs/>
        </w:rPr>
        <w:t>Chris (Vodafone) is OK with r08 but agrees that the Orange comments are valid. If editing, one extra typo should be fixed.</w:t>
      </w:r>
    </w:p>
    <w:p w14:paraId="6B29EBFF" w14:textId="77777777" w:rsidR="006E2D8E" w:rsidRPr="006E2D8E" w:rsidRDefault="006E2D8E" w:rsidP="006E2D8E">
      <w:pPr>
        <w:pStyle w:val="FP"/>
        <w:keepNext/>
        <w:rPr>
          <w:i/>
          <w:iCs/>
        </w:rPr>
      </w:pPr>
      <w:r w:rsidRPr="006E2D8E">
        <w:rPr>
          <w:i/>
          <w:iCs/>
        </w:rPr>
        <w:t>Haris(Qualcomm) provides post deadline r09 to discuss in CC</w:t>
      </w:r>
    </w:p>
    <w:p w14:paraId="424F9158" w14:textId="77777777" w:rsidR="006E2D8E" w:rsidRPr="006E2D8E" w:rsidRDefault="006E2D8E" w:rsidP="006E2D8E">
      <w:pPr>
        <w:pStyle w:val="FP"/>
        <w:keepNext/>
        <w:rPr>
          <w:i/>
          <w:iCs/>
        </w:rPr>
      </w:pPr>
      <w:r w:rsidRPr="006E2D8E">
        <w:rPr>
          <w:i/>
          <w:iCs/>
        </w:rPr>
        <w:t>Xiaobo (vivo) is ok with r09 and thanks Haris for the update.</w:t>
      </w:r>
    </w:p>
    <w:p w14:paraId="0187B29E" w14:textId="439B80FC" w:rsidR="006E2D8E" w:rsidRDefault="006E2D8E" w:rsidP="006E2D8E">
      <w:pPr>
        <w:pStyle w:val="FP"/>
        <w:keepNext/>
        <w:rPr>
          <w:i/>
          <w:iCs/>
        </w:rPr>
      </w:pPr>
      <w:r w:rsidRPr="006E2D8E">
        <w:rPr>
          <w:i/>
          <w:iCs/>
        </w:rPr>
        <w:t>==== Comments Deadline ====</w:t>
      </w:r>
    </w:p>
    <w:p w14:paraId="3FB00F26" w14:textId="77777777" w:rsidR="006E2D8E" w:rsidRPr="006E2D8E" w:rsidRDefault="006E2D8E" w:rsidP="006E2D8E">
      <w:pPr>
        <w:pStyle w:val="FP"/>
        <w:keepNext/>
        <w:rPr>
          <w:i/>
          <w:iCs/>
        </w:rPr>
      </w:pPr>
    </w:p>
    <w:p w14:paraId="1A2AFC35" w14:textId="77777777" w:rsidR="00EF4D46" w:rsidRPr="00DA12F6" w:rsidRDefault="00EF4D46" w:rsidP="00EF4D46">
      <w:pPr>
        <w:keepNext/>
        <w:rPr>
          <w:rFonts w:cs="Arial"/>
          <w:b/>
        </w:rPr>
      </w:pPr>
      <w:r w:rsidRPr="00DA12F6">
        <w:rPr>
          <w:rFonts w:cs="Arial"/>
          <w:b/>
        </w:rPr>
        <w:t>Discussion and conclusion:</w:t>
      </w:r>
    </w:p>
    <w:p w14:paraId="2D14D56C" w14:textId="09FEAFE6" w:rsidR="006E2D8E" w:rsidRPr="00A72E09" w:rsidRDefault="00A72E09" w:rsidP="006E2D8E">
      <w:r>
        <w:t xml:space="preserve">Qualcomm proposed r09. </w:t>
      </w:r>
      <w:r w:rsidRPr="0025690A">
        <w:rPr>
          <w:color w:val="0000FF"/>
        </w:rPr>
        <w:t xml:space="preserve">S2-2201997r09 </w:t>
      </w:r>
      <w:r>
        <w:t xml:space="preserve">was agreed and revised to </w:t>
      </w:r>
      <w:r w:rsidRPr="00A72E09">
        <w:rPr>
          <w:color w:val="0000FF"/>
        </w:rPr>
        <w:t>S2-2203590</w:t>
      </w:r>
      <w:r>
        <w:t xml:space="preserve">, which was </w:t>
      </w:r>
      <w:r w:rsidRPr="00C3284B">
        <w:rPr>
          <w:color w:val="FF0000"/>
          <w:lang w:eastAsia="en-US"/>
        </w:rPr>
        <w:t>approved</w:t>
      </w:r>
      <w:r>
        <w:t>.</w:t>
      </w:r>
    </w:p>
    <w:p w14:paraId="3E839FBD" w14:textId="77777777" w:rsidR="00A72E09" w:rsidRDefault="00A72E09" w:rsidP="00A72E09">
      <w:pPr>
        <w:keepNext/>
        <w:pBdr>
          <w:top w:val="single" w:sz="4" w:space="1" w:color="auto"/>
        </w:pBdr>
      </w:pPr>
      <w:r>
        <w:rPr>
          <w:color w:val="0000FF"/>
        </w:rPr>
        <w:t>S2-2201951</w:t>
      </w:r>
      <w:r>
        <w:t xml:space="preserve"> (LS In) LS from RAN WG2: LS on EPS fallback enhancements (Source: RAN WG2)</w:t>
      </w:r>
    </w:p>
    <w:p w14:paraId="5238D4A6" w14:textId="77777777" w:rsidR="00EF4D46" w:rsidRPr="00DA12F6" w:rsidRDefault="00EF4D46" w:rsidP="00EF4D46">
      <w:pPr>
        <w:keepNext/>
        <w:rPr>
          <w:rFonts w:cs="Arial"/>
          <w:b/>
        </w:rPr>
      </w:pPr>
      <w:r w:rsidRPr="00DA12F6">
        <w:rPr>
          <w:rFonts w:cs="Arial"/>
          <w:b/>
        </w:rPr>
        <w:t>Discussion and conclusion:</w:t>
      </w:r>
    </w:p>
    <w:p w14:paraId="65480AFC" w14:textId="0D13393C" w:rsidR="007D4145" w:rsidRPr="0025690A" w:rsidRDefault="0025690A" w:rsidP="007D4145">
      <w:r>
        <w:t xml:space="preserve">Final response in </w:t>
      </w:r>
      <w:r w:rsidRPr="00A72E09">
        <w:rPr>
          <w:color w:val="0000FF"/>
        </w:rPr>
        <w:t>S2-2203590</w:t>
      </w:r>
      <w:r>
        <w:t>.</w:t>
      </w:r>
    </w:p>
    <w:p w14:paraId="30743F8D" w14:textId="77777777" w:rsidR="006E2D8E" w:rsidRDefault="006E2D8E" w:rsidP="006E2D8E"/>
    <w:p w14:paraId="7C870B23" w14:textId="335BF092" w:rsidR="006E2D8E" w:rsidRDefault="00E33F9B" w:rsidP="006E2D8E">
      <w:pPr>
        <w:keepNext/>
        <w:pBdr>
          <w:top w:val="single" w:sz="4" w:space="1" w:color="auto"/>
        </w:pBdr>
      </w:pPr>
      <w:r>
        <w:rPr>
          <w:color w:val="0000FF"/>
        </w:rPr>
        <w:t>S2-</w:t>
      </w:r>
      <w:r w:rsidR="006E2D8E">
        <w:rPr>
          <w:color w:val="0000FF"/>
        </w:rPr>
        <w:t>2202188</w:t>
      </w:r>
      <w:r w:rsidR="006E2D8E">
        <w:t xml:space="preserve"> (LS OUT) [DRAFT] Reply LS on Traffic Identification within 5G Media Streaming (Source: Ericsson)</w:t>
      </w:r>
    </w:p>
    <w:p w14:paraId="63C329E9" w14:textId="77777777" w:rsidR="006E2D8E" w:rsidRPr="00A54044" w:rsidRDefault="006E2D8E" w:rsidP="006E2D8E">
      <w:pPr>
        <w:pStyle w:val="FP"/>
        <w:keepNext/>
        <w:rPr>
          <w:b/>
          <w:bCs/>
          <w:i/>
          <w:iCs/>
          <w:lang w:eastAsia="en-US"/>
        </w:rPr>
      </w:pPr>
      <w:r w:rsidRPr="00A54044">
        <w:rPr>
          <w:b/>
          <w:bCs/>
          <w:i/>
          <w:iCs/>
          <w:lang w:eastAsia="en-US"/>
        </w:rPr>
        <w:t>e-mail comments:</w:t>
      </w:r>
    </w:p>
    <w:p w14:paraId="1CDEA3B5" w14:textId="512BB492" w:rsidR="006E2D8E" w:rsidRPr="006E2D8E" w:rsidRDefault="006E2D8E" w:rsidP="006E2D8E">
      <w:pPr>
        <w:pStyle w:val="FP"/>
        <w:keepNext/>
        <w:rPr>
          <w:i/>
          <w:iCs/>
        </w:rPr>
      </w:pPr>
      <w:r w:rsidRPr="006E2D8E">
        <w:rPr>
          <w:i/>
          <w:iCs/>
        </w:rPr>
        <w:t>Pallab (Nokia) proposes to first discuss and agree on the CR proposed in 2189 before agreeing on the LS OUT</w:t>
      </w:r>
    </w:p>
    <w:p w14:paraId="243B1971" w14:textId="77777777" w:rsidR="006E2D8E" w:rsidRPr="006E2D8E" w:rsidRDefault="006E2D8E" w:rsidP="006E2D8E">
      <w:pPr>
        <w:pStyle w:val="FP"/>
        <w:keepNext/>
        <w:rPr>
          <w:i/>
          <w:iCs/>
        </w:rPr>
      </w:pPr>
      <w:r w:rsidRPr="006E2D8E">
        <w:rPr>
          <w:i/>
          <w:iCs/>
        </w:rPr>
        <w:t>==== Revisions Deadline ====</w:t>
      </w:r>
    </w:p>
    <w:p w14:paraId="0A4BD0DB" w14:textId="77777777" w:rsidR="006E2D8E" w:rsidRPr="006E2D8E" w:rsidRDefault="006E2D8E" w:rsidP="006E2D8E">
      <w:pPr>
        <w:pStyle w:val="FP"/>
        <w:keepNext/>
        <w:rPr>
          <w:i/>
          <w:iCs/>
        </w:rPr>
      </w:pPr>
      <w:r w:rsidRPr="006E2D8E">
        <w:rPr>
          <w:i/>
          <w:iCs/>
        </w:rPr>
        <w:t>Pallab (Nokia) proposes r01 of the LS OUT based on discussions in 2189</w:t>
      </w:r>
    </w:p>
    <w:p w14:paraId="19981C01" w14:textId="77777777" w:rsidR="006E2D8E" w:rsidRPr="006E2D8E" w:rsidRDefault="006E2D8E" w:rsidP="006E2D8E">
      <w:pPr>
        <w:pStyle w:val="FP"/>
        <w:keepNext/>
        <w:rPr>
          <w:i/>
          <w:iCs/>
        </w:rPr>
      </w:pPr>
      <w:r w:rsidRPr="006E2D8E">
        <w:rPr>
          <w:i/>
          <w:iCs/>
        </w:rPr>
        <w:t>Judy (Ericsson) request to discuss in CC#2, see discussion in 2189 thread</w:t>
      </w:r>
    </w:p>
    <w:p w14:paraId="7B771FE9" w14:textId="77777777" w:rsidR="006E2D8E" w:rsidRPr="006E2D8E" w:rsidRDefault="006E2D8E" w:rsidP="006E2D8E">
      <w:pPr>
        <w:pStyle w:val="FP"/>
        <w:keepNext/>
        <w:rPr>
          <w:i/>
          <w:iCs/>
        </w:rPr>
      </w:pPr>
      <w:r w:rsidRPr="006E2D8E">
        <w:rPr>
          <w:i/>
          <w:iCs/>
        </w:rPr>
        <w:t>==== Comments Deadline ====</w:t>
      </w:r>
    </w:p>
    <w:p w14:paraId="4DBCCBC0" w14:textId="77777777" w:rsidR="00EF4D46" w:rsidRPr="006E2D8E" w:rsidRDefault="00EF4D46" w:rsidP="00EF4D46">
      <w:pPr>
        <w:pStyle w:val="FP"/>
        <w:keepNext/>
        <w:rPr>
          <w:i/>
          <w:iCs/>
        </w:rPr>
      </w:pPr>
    </w:p>
    <w:p w14:paraId="5EE15F43" w14:textId="77777777" w:rsidR="00EF4D46" w:rsidRPr="00DA12F6" w:rsidRDefault="00EF4D46" w:rsidP="00EF4D46">
      <w:pPr>
        <w:keepNext/>
        <w:rPr>
          <w:rFonts w:cs="Arial"/>
          <w:b/>
        </w:rPr>
      </w:pPr>
      <w:r w:rsidRPr="00DA12F6">
        <w:rPr>
          <w:rFonts w:cs="Arial"/>
          <w:b/>
        </w:rPr>
        <w:t>Discussion and conclusion:</w:t>
      </w:r>
    </w:p>
    <w:p w14:paraId="0DD6724A" w14:textId="298AD904" w:rsidR="006E2D8E" w:rsidRDefault="007D4145" w:rsidP="006E2D8E">
      <w:r>
        <w:t xml:space="preserve">This was </w:t>
      </w:r>
      <w:r w:rsidRPr="007D4145">
        <w:rPr>
          <w:color w:val="FF0000"/>
        </w:rPr>
        <w:t>postponed</w:t>
      </w:r>
      <w:r>
        <w:t>.</w:t>
      </w:r>
    </w:p>
    <w:p w14:paraId="76EB30AF" w14:textId="77777777" w:rsidR="006E2D8E" w:rsidRDefault="006E2D8E" w:rsidP="006E2D8E"/>
    <w:p w14:paraId="7560DC6D" w14:textId="77777777" w:rsidR="0025690A" w:rsidRDefault="0025690A" w:rsidP="0025690A">
      <w:pPr>
        <w:keepNext/>
        <w:pBdr>
          <w:top w:val="single" w:sz="4" w:space="1" w:color="auto"/>
        </w:pBdr>
      </w:pPr>
      <w:r>
        <w:rPr>
          <w:color w:val="0000FF"/>
        </w:rPr>
        <w:t>S2-2201960</w:t>
      </w:r>
      <w:r>
        <w:t xml:space="preserve"> (LS In) LS from SA WG4: LS on Traffic Identification within 5G Media Streaming (Source: SA WG4)</w:t>
      </w:r>
    </w:p>
    <w:p w14:paraId="1FF546F9" w14:textId="77777777" w:rsidR="0025690A" w:rsidRPr="00DA12F6" w:rsidRDefault="0025690A" w:rsidP="0025690A">
      <w:pPr>
        <w:keepNext/>
        <w:rPr>
          <w:rFonts w:cs="Arial"/>
          <w:b/>
        </w:rPr>
      </w:pPr>
      <w:r w:rsidRPr="00DA12F6">
        <w:rPr>
          <w:rFonts w:cs="Arial"/>
          <w:b/>
        </w:rPr>
        <w:t>Discussion and conclusion:</w:t>
      </w:r>
    </w:p>
    <w:p w14:paraId="15703001" w14:textId="77777777" w:rsidR="0025690A" w:rsidRDefault="0025690A" w:rsidP="0025690A">
      <w:r>
        <w:t xml:space="preserve">This was </w:t>
      </w:r>
      <w:r w:rsidRPr="007D4145">
        <w:rPr>
          <w:color w:val="FF0000"/>
        </w:rPr>
        <w:t>postponed</w:t>
      </w:r>
      <w:r>
        <w:t>.</w:t>
      </w:r>
    </w:p>
    <w:p w14:paraId="1BB8CFC9" w14:textId="3D44CD96" w:rsidR="006E2D8E" w:rsidRDefault="006E2D8E" w:rsidP="006E2D8E"/>
    <w:p w14:paraId="6D76630D" w14:textId="5F606716" w:rsidR="006E2D8E" w:rsidRDefault="00E33F9B" w:rsidP="006E2D8E">
      <w:pPr>
        <w:keepNext/>
        <w:pBdr>
          <w:top w:val="single" w:sz="4" w:space="1" w:color="auto"/>
        </w:pBdr>
      </w:pPr>
      <w:r>
        <w:rPr>
          <w:color w:val="0000FF"/>
        </w:rPr>
        <w:lastRenderedPageBreak/>
        <w:t>S2-</w:t>
      </w:r>
      <w:r w:rsidR="006E2D8E">
        <w:rPr>
          <w:color w:val="0000FF"/>
        </w:rPr>
        <w:t>2202189</w:t>
      </w:r>
      <w:r w:rsidR="006E2D8E">
        <w:t xml:space="preserve"> (CR) 23.502 CR3431: Traffic Identification using </w:t>
      </w:r>
      <w:proofErr w:type="spellStart"/>
      <w:r w:rsidR="006E2D8E">
        <w:t>ToS</w:t>
      </w:r>
      <w:proofErr w:type="spellEnd"/>
      <w:r w:rsidR="006E2D8E">
        <w:t>/TC for 5G Media Streaming (Source: Ericsson)</w:t>
      </w:r>
    </w:p>
    <w:p w14:paraId="71C2C907" w14:textId="77777777" w:rsidR="006E2D8E" w:rsidRPr="00A54044" w:rsidRDefault="006E2D8E" w:rsidP="006E2D8E">
      <w:pPr>
        <w:pStyle w:val="FP"/>
        <w:keepNext/>
        <w:rPr>
          <w:b/>
          <w:bCs/>
          <w:i/>
          <w:iCs/>
          <w:lang w:eastAsia="en-US"/>
        </w:rPr>
      </w:pPr>
      <w:r w:rsidRPr="00A54044">
        <w:rPr>
          <w:b/>
          <w:bCs/>
          <w:i/>
          <w:iCs/>
          <w:lang w:eastAsia="en-US"/>
        </w:rPr>
        <w:t>e-mail comments:</w:t>
      </w:r>
    </w:p>
    <w:p w14:paraId="1393D4E6" w14:textId="58A7138B" w:rsidR="006E2D8E" w:rsidRPr="006E2D8E" w:rsidRDefault="006E2D8E" w:rsidP="006E2D8E">
      <w:pPr>
        <w:pStyle w:val="FP"/>
        <w:keepNext/>
        <w:rPr>
          <w:i/>
          <w:iCs/>
        </w:rPr>
      </w:pPr>
      <w:r w:rsidRPr="006E2D8E">
        <w:rPr>
          <w:i/>
          <w:iCs/>
        </w:rPr>
        <w:t>Pallab (Nokia) comments and asks for clarification</w:t>
      </w:r>
    </w:p>
    <w:p w14:paraId="295B2EBC" w14:textId="77777777" w:rsidR="006E2D8E" w:rsidRPr="006E2D8E" w:rsidRDefault="006E2D8E" w:rsidP="006E2D8E">
      <w:pPr>
        <w:pStyle w:val="FP"/>
        <w:keepNext/>
        <w:rPr>
          <w:i/>
          <w:iCs/>
        </w:rPr>
      </w:pPr>
      <w:r w:rsidRPr="006E2D8E">
        <w:rPr>
          <w:i/>
          <w:iCs/>
        </w:rPr>
        <w:t>Judy (Ericsson) responds to Pallab (Nokia)</w:t>
      </w:r>
    </w:p>
    <w:p w14:paraId="2A1C9819" w14:textId="77777777" w:rsidR="006E2D8E" w:rsidRPr="006E2D8E" w:rsidRDefault="006E2D8E" w:rsidP="006E2D8E">
      <w:pPr>
        <w:pStyle w:val="FP"/>
        <w:keepNext/>
        <w:rPr>
          <w:i/>
          <w:iCs/>
        </w:rPr>
      </w:pPr>
      <w:r w:rsidRPr="006E2D8E">
        <w:rPr>
          <w:i/>
          <w:iCs/>
        </w:rPr>
        <w:t>Pallab (Nokia) responds to Judy (Ericsson)</w:t>
      </w:r>
    </w:p>
    <w:p w14:paraId="2603BA98" w14:textId="77777777" w:rsidR="006E2D8E" w:rsidRPr="006E2D8E" w:rsidRDefault="006E2D8E" w:rsidP="006E2D8E">
      <w:pPr>
        <w:pStyle w:val="FP"/>
        <w:keepNext/>
        <w:rPr>
          <w:i/>
          <w:iCs/>
        </w:rPr>
      </w:pPr>
      <w:r w:rsidRPr="006E2D8E">
        <w:rPr>
          <w:i/>
          <w:iCs/>
        </w:rPr>
        <w:t>Haiyang (Huawei) comments; suggests to generate a 503 CR to update description of flow description.</w:t>
      </w:r>
    </w:p>
    <w:p w14:paraId="781A25F1" w14:textId="77777777" w:rsidR="006E2D8E" w:rsidRPr="006E2D8E" w:rsidRDefault="006E2D8E" w:rsidP="006E2D8E">
      <w:pPr>
        <w:pStyle w:val="FP"/>
        <w:keepNext/>
        <w:rPr>
          <w:i/>
          <w:iCs/>
        </w:rPr>
      </w:pPr>
      <w:r w:rsidRPr="006E2D8E">
        <w:rPr>
          <w:i/>
          <w:iCs/>
        </w:rPr>
        <w:t>Haiyang (Huawei) clarifies</w:t>
      </w:r>
    </w:p>
    <w:p w14:paraId="1E2E8EC1" w14:textId="77777777" w:rsidR="006E2D8E" w:rsidRPr="006E2D8E" w:rsidRDefault="006E2D8E" w:rsidP="006E2D8E">
      <w:pPr>
        <w:pStyle w:val="FP"/>
        <w:keepNext/>
        <w:rPr>
          <w:i/>
          <w:iCs/>
        </w:rPr>
      </w:pPr>
      <w:r w:rsidRPr="006E2D8E">
        <w:rPr>
          <w:i/>
          <w:iCs/>
        </w:rPr>
        <w:t>Judy (Ericsson) responds to Pallab (Nokia) and asks Haiyang (Huawei) for clarification</w:t>
      </w:r>
    </w:p>
    <w:p w14:paraId="7B2753DB" w14:textId="77777777" w:rsidR="006E2D8E" w:rsidRPr="006E2D8E" w:rsidRDefault="006E2D8E" w:rsidP="006E2D8E">
      <w:pPr>
        <w:pStyle w:val="FP"/>
        <w:keepNext/>
        <w:rPr>
          <w:i/>
          <w:iCs/>
        </w:rPr>
      </w:pPr>
      <w:r w:rsidRPr="006E2D8E">
        <w:rPr>
          <w:i/>
          <w:iCs/>
        </w:rPr>
        <w:t>Judy (Ericsson) ask further questions</w:t>
      </w:r>
    </w:p>
    <w:p w14:paraId="2EC8FF48" w14:textId="77777777" w:rsidR="006E2D8E" w:rsidRPr="006E2D8E" w:rsidRDefault="006E2D8E" w:rsidP="006E2D8E">
      <w:pPr>
        <w:pStyle w:val="FP"/>
        <w:keepNext/>
        <w:rPr>
          <w:i/>
          <w:iCs/>
        </w:rPr>
      </w:pPr>
      <w:r w:rsidRPr="006E2D8E">
        <w:rPr>
          <w:i/>
          <w:iCs/>
        </w:rPr>
        <w:t>Haiyang (Huawei) further responds</w:t>
      </w:r>
    </w:p>
    <w:p w14:paraId="6FF63768" w14:textId="77777777" w:rsidR="006E2D8E" w:rsidRPr="006E2D8E" w:rsidRDefault="006E2D8E" w:rsidP="006E2D8E">
      <w:pPr>
        <w:pStyle w:val="FP"/>
        <w:keepNext/>
        <w:rPr>
          <w:i/>
          <w:iCs/>
        </w:rPr>
      </w:pPr>
      <w:r w:rsidRPr="006E2D8E">
        <w:rPr>
          <w:i/>
          <w:iCs/>
        </w:rPr>
        <w:t>Dario (Qualcomm) provides r01</w:t>
      </w:r>
    </w:p>
    <w:p w14:paraId="53B89135" w14:textId="77777777" w:rsidR="006E2D8E" w:rsidRPr="006E2D8E" w:rsidRDefault="006E2D8E" w:rsidP="006E2D8E">
      <w:pPr>
        <w:pStyle w:val="FP"/>
        <w:keepNext/>
        <w:rPr>
          <w:i/>
          <w:iCs/>
        </w:rPr>
      </w:pPr>
      <w:r w:rsidRPr="006E2D8E">
        <w:rPr>
          <w:i/>
          <w:iCs/>
        </w:rPr>
        <w:t>Judy (Ericsson) provides r03 based on r00 and comments, please ignore r02.</w:t>
      </w:r>
    </w:p>
    <w:p w14:paraId="6AA784FA" w14:textId="77777777" w:rsidR="006E2D8E" w:rsidRPr="006E2D8E" w:rsidRDefault="006E2D8E" w:rsidP="006E2D8E">
      <w:pPr>
        <w:pStyle w:val="FP"/>
        <w:keepNext/>
        <w:rPr>
          <w:i/>
          <w:iCs/>
        </w:rPr>
      </w:pPr>
      <w:r w:rsidRPr="006E2D8E">
        <w:rPr>
          <w:i/>
          <w:iCs/>
        </w:rPr>
        <w:t>Pallab (Nokia) asks if we can agree that there is no need for this CR and reply to SA4 accordingly</w:t>
      </w:r>
    </w:p>
    <w:p w14:paraId="37A56C26" w14:textId="77777777" w:rsidR="006E2D8E" w:rsidRPr="006E2D8E" w:rsidRDefault="006E2D8E" w:rsidP="006E2D8E">
      <w:pPr>
        <w:pStyle w:val="FP"/>
        <w:keepNext/>
        <w:rPr>
          <w:i/>
          <w:iCs/>
        </w:rPr>
      </w:pPr>
      <w:r w:rsidRPr="006E2D8E">
        <w:rPr>
          <w:i/>
          <w:iCs/>
        </w:rPr>
        <w:t>Dario (Qualcomm) comments.</w:t>
      </w:r>
    </w:p>
    <w:p w14:paraId="6032B4E9" w14:textId="77777777" w:rsidR="006E2D8E" w:rsidRPr="006E2D8E" w:rsidRDefault="006E2D8E" w:rsidP="006E2D8E">
      <w:pPr>
        <w:pStyle w:val="FP"/>
        <w:keepNext/>
        <w:rPr>
          <w:i/>
          <w:iCs/>
        </w:rPr>
      </w:pPr>
      <w:r w:rsidRPr="006E2D8E">
        <w:rPr>
          <w:i/>
          <w:iCs/>
        </w:rPr>
        <w:t>Judy (Ericsson) propose to go with the CR proposal to support the SA4 use case.</w:t>
      </w:r>
    </w:p>
    <w:p w14:paraId="145336F3" w14:textId="77777777" w:rsidR="006E2D8E" w:rsidRPr="006E2D8E" w:rsidRDefault="006E2D8E" w:rsidP="006E2D8E">
      <w:pPr>
        <w:pStyle w:val="FP"/>
        <w:keepNext/>
        <w:rPr>
          <w:i/>
          <w:iCs/>
        </w:rPr>
      </w:pPr>
      <w:r w:rsidRPr="006E2D8E">
        <w:rPr>
          <w:i/>
          <w:iCs/>
        </w:rPr>
        <w:t>Pallab (Nokia) proposes to NOTE the CR and respond to SA4 accordingly</w:t>
      </w:r>
    </w:p>
    <w:p w14:paraId="576FB5C2" w14:textId="77777777" w:rsidR="006E2D8E" w:rsidRPr="006E2D8E" w:rsidRDefault="006E2D8E" w:rsidP="006E2D8E">
      <w:pPr>
        <w:pStyle w:val="FP"/>
        <w:keepNext/>
        <w:rPr>
          <w:i/>
          <w:iCs/>
        </w:rPr>
      </w:pPr>
      <w:r w:rsidRPr="006E2D8E">
        <w:rPr>
          <w:i/>
          <w:iCs/>
        </w:rPr>
        <w:t>==== Revisions Deadline ====</w:t>
      </w:r>
    </w:p>
    <w:p w14:paraId="739CB721" w14:textId="77777777" w:rsidR="006E2D8E" w:rsidRPr="006E2D8E" w:rsidRDefault="006E2D8E" w:rsidP="006E2D8E">
      <w:pPr>
        <w:pStyle w:val="FP"/>
        <w:keepNext/>
        <w:rPr>
          <w:i/>
          <w:iCs/>
        </w:rPr>
      </w:pPr>
      <w:r w:rsidRPr="006E2D8E">
        <w:rPr>
          <w:i/>
          <w:iCs/>
        </w:rPr>
        <w:t>Dario (Qualcomm) is fine with noting the CR.</w:t>
      </w:r>
    </w:p>
    <w:p w14:paraId="5E2A5D28" w14:textId="77777777" w:rsidR="006E2D8E" w:rsidRPr="006E2D8E" w:rsidRDefault="006E2D8E" w:rsidP="006E2D8E">
      <w:pPr>
        <w:pStyle w:val="FP"/>
        <w:keepNext/>
        <w:rPr>
          <w:i/>
          <w:iCs/>
        </w:rPr>
      </w:pPr>
      <w:r w:rsidRPr="006E2D8E">
        <w:rPr>
          <w:i/>
          <w:iCs/>
        </w:rPr>
        <w:t>Judy (Ericsson) does not agree to note this CR as there is no technical argument provided, and requests we allow for services deployment support by the operators with knowledge of responsibility documented in 3GPP specs.</w:t>
      </w:r>
    </w:p>
    <w:p w14:paraId="1A449E3A" w14:textId="77777777" w:rsidR="006E2D8E" w:rsidRPr="006E2D8E" w:rsidRDefault="006E2D8E" w:rsidP="006E2D8E">
      <w:pPr>
        <w:pStyle w:val="FP"/>
        <w:keepNext/>
        <w:rPr>
          <w:i/>
          <w:iCs/>
        </w:rPr>
      </w:pPr>
      <w:r w:rsidRPr="006E2D8E">
        <w:rPr>
          <w:i/>
          <w:iCs/>
        </w:rPr>
        <w:t>Pallab (Nokia) responds to Judy (Ericsson) and maintains the position to NOTE the paper. Proposes LS OUT draft revision to SA4</w:t>
      </w:r>
    </w:p>
    <w:p w14:paraId="5576D09D" w14:textId="77777777" w:rsidR="006E2D8E" w:rsidRPr="006E2D8E" w:rsidRDefault="006E2D8E" w:rsidP="006E2D8E">
      <w:pPr>
        <w:pStyle w:val="FP"/>
        <w:keepNext/>
        <w:rPr>
          <w:i/>
          <w:iCs/>
        </w:rPr>
      </w:pPr>
      <w:r w:rsidRPr="006E2D8E">
        <w:rPr>
          <w:i/>
          <w:iCs/>
        </w:rPr>
        <w:t>Judy (Ericsson) does not agree it is 3GPP scope to specify 'How the operator and the external DN (service provider) can collaborate' in the context of the discussion, and request to discuss in CC#2</w:t>
      </w:r>
    </w:p>
    <w:p w14:paraId="4A2E040E" w14:textId="77777777" w:rsidR="006E2D8E" w:rsidRPr="006E2D8E" w:rsidRDefault="006E2D8E" w:rsidP="006E2D8E">
      <w:pPr>
        <w:pStyle w:val="FP"/>
        <w:keepNext/>
        <w:rPr>
          <w:i/>
          <w:iCs/>
        </w:rPr>
      </w:pPr>
      <w:r w:rsidRPr="006E2D8E">
        <w:rPr>
          <w:i/>
          <w:iCs/>
        </w:rPr>
        <w:t>==== Comments Deadline ====</w:t>
      </w:r>
    </w:p>
    <w:p w14:paraId="0710775E" w14:textId="77777777" w:rsidR="00EF4D46" w:rsidRPr="006E2D8E" w:rsidRDefault="00EF4D46" w:rsidP="00EF4D46">
      <w:pPr>
        <w:pStyle w:val="FP"/>
        <w:keepNext/>
        <w:rPr>
          <w:i/>
          <w:iCs/>
        </w:rPr>
      </w:pPr>
    </w:p>
    <w:p w14:paraId="1DC00573" w14:textId="77777777" w:rsidR="00EF4D46" w:rsidRPr="00DA12F6" w:rsidRDefault="00EF4D46" w:rsidP="00EF4D46">
      <w:pPr>
        <w:keepNext/>
        <w:rPr>
          <w:rFonts w:cs="Arial"/>
          <w:b/>
        </w:rPr>
      </w:pPr>
      <w:r w:rsidRPr="00DA12F6">
        <w:rPr>
          <w:rFonts w:cs="Arial"/>
          <w:b/>
        </w:rPr>
        <w:t>Discussion and conclusion:</w:t>
      </w:r>
    </w:p>
    <w:p w14:paraId="082A5062" w14:textId="77777777" w:rsidR="007D4145" w:rsidRDefault="007D4145" w:rsidP="007D4145">
      <w:r>
        <w:t xml:space="preserve">This was </w:t>
      </w:r>
      <w:r w:rsidRPr="007D4145">
        <w:rPr>
          <w:color w:val="FF0000"/>
        </w:rPr>
        <w:t>postponed</w:t>
      </w:r>
      <w:r>
        <w:t>.</w:t>
      </w:r>
    </w:p>
    <w:p w14:paraId="3FE8A755" w14:textId="77777777" w:rsidR="006E2D8E" w:rsidRDefault="006E2D8E" w:rsidP="006E2D8E"/>
    <w:p w14:paraId="37DE6F46" w14:textId="77777777" w:rsidR="007D4145" w:rsidRDefault="007D4145" w:rsidP="007D4145">
      <w:pPr>
        <w:keepNext/>
        <w:pBdr>
          <w:top w:val="single" w:sz="4" w:space="1" w:color="auto"/>
        </w:pBdr>
      </w:pPr>
      <w:r>
        <w:rPr>
          <w:color w:val="0000FF"/>
        </w:rPr>
        <w:t>S2-2202596</w:t>
      </w:r>
      <w:r>
        <w:t xml:space="preserve"> (CR) 23.304 CR0102: AMF and AUSF selection for CP authentication and authorisation (Source: Nokia, Nokia Shanghai Bell, Interdigital Inc.)</w:t>
      </w:r>
    </w:p>
    <w:p w14:paraId="6B5F907E" w14:textId="77777777" w:rsidR="007D4145" w:rsidRPr="00A54044" w:rsidRDefault="007D4145" w:rsidP="007D4145">
      <w:pPr>
        <w:pStyle w:val="FP"/>
        <w:keepNext/>
        <w:rPr>
          <w:b/>
          <w:bCs/>
          <w:i/>
          <w:iCs/>
          <w:lang w:eastAsia="en-US"/>
        </w:rPr>
      </w:pPr>
      <w:r w:rsidRPr="00A54044">
        <w:rPr>
          <w:b/>
          <w:bCs/>
          <w:i/>
          <w:iCs/>
          <w:lang w:eastAsia="en-US"/>
        </w:rPr>
        <w:t>e-mail comments:</w:t>
      </w:r>
    </w:p>
    <w:p w14:paraId="4C37173A" w14:textId="77777777" w:rsidR="007D4145" w:rsidRPr="006E2D8E" w:rsidRDefault="007D4145" w:rsidP="007D4145">
      <w:pPr>
        <w:pStyle w:val="FP"/>
        <w:keepNext/>
        <w:rPr>
          <w:i/>
          <w:iCs/>
        </w:rPr>
      </w:pPr>
      <w:r w:rsidRPr="006E2D8E">
        <w:rPr>
          <w:i/>
          <w:iCs/>
        </w:rPr>
        <w:t>Fei (OPPO) asks questions.</w:t>
      </w:r>
    </w:p>
    <w:p w14:paraId="7882E3CF" w14:textId="77777777" w:rsidR="007D4145" w:rsidRPr="006E2D8E" w:rsidRDefault="007D4145" w:rsidP="007D4145">
      <w:pPr>
        <w:pStyle w:val="FP"/>
        <w:keepNext/>
        <w:rPr>
          <w:i/>
          <w:iCs/>
        </w:rPr>
      </w:pPr>
      <w:r w:rsidRPr="006E2D8E">
        <w:rPr>
          <w:i/>
          <w:iCs/>
        </w:rPr>
        <w:t>Deng Qiang (CATT) asks to address the issues raised in 1999 in revisions.</w:t>
      </w:r>
    </w:p>
    <w:p w14:paraId="506A70F0" w14:textId="77777777" w:rsidR="007D4145" w:rsidRPr="006E2D8E" w:rsidRDefault="007D4145" w:rsidP="007D4145">
      <w:pPr>
        <w:pStyle w:val="FP"/>
        <w:keepNext/>
        <w:rPr>
          <w:i/>
          <w:iCs/>
        </w:rPr>
      </w:pPr>
      <w:r w:rsidRPr="006E2D8E">
        <w:rPr>
          <w:i/>
          <w:iCs/>
        </w:rPr>
        <w:t>Steve (Huawei) comments</w:t>
      </w:r>
    </w:p>
    <w:p w14:paraId="1E7B8107" w14:textId="77777777" w:rsidR="007D4145" w:rsidRPr="006E2D8E" w:rsidRDefault="007D4145" w:rsidP="007D4145">
      <w:pPr>
        <w:pStyle w:val="FP"/>
        <w:keepNext/>
        <w:rPr>
          <w:i/>
          <w:iCs/>
        </w:rPr>
      </w:pPr>
      <w:r w:rsidRPr="006E2D8E">
        <w:rPr>
          <w:i/>
          <w:iCs/>
        </w:rPr>
        <w:t>Hannu (Nokia) answers the questions and provides r01.</w:t>
      </w:r>
    </w:p>
    <w:p w14:paraId="0311BB38" w14:textId="77777777" w:rsidR="007D4145" w:rsidRPr="006E2D8E" w:rsidRDefault="007D4145" w:rsidP="007D4145">
      <w:pPr>
        <w:pStyle w:val="FP"/>
        <w:keepNext/>
        <w:rPr>
          <w:i/>
          <w:iCs/>
        </w:rPr>
      </w:pPr>
      <w:r w:rsidRPr="006E2D8E">
        <w:rPr>
          <w:i/>
          <w:iCs/>
        </w:rPr>
        <w:t>Fei (OPPO) responds</w:t>
      </w:r>
    </w:p>
    <w:p w14:paraId="5A48065E" w14:textId="77777777" w:rsidR="007D4145" w:rsidRPr="006E2D8E" w:rsidRDefault="007D4145" w:rsidP="007D4145">
      <w:pPr>
        <w:pStyle w:val="FP"/>
        <w:keepNext/>
        <w:rPr>
          <w:i/>
          <w:iCs/>
        </w:rPr>
      </w:pPr>
      <w:r w:rsidRPr="006E2D8E">
        <w:rPr>
          <w:i/>
          <w:iCs/>
        </w:rPr>
        <w:t>Hong (Qualcomm) comments.</w:t>
      </w:r>
    </w:p>
    <w:p w14:paraId="182938BE" w14:textId="77777777" w:rsidR="007D4145" w:rsidRPr="006E2D8E" w:rsidRDefault="007D4145" w:rsidP="007D4145">
      <w:pPr>
        <w:pStyle w:val="FP"/>
        <w:keepNext/>
        <w:rPr>
          <w:i/>
          <w:iCs/>
        </w:rPr>
      </w:pPr>
      <w:r w:rsidRPr="006E2D8E">
        <w:rPr>
          <w:i/>
          <w:iCs/>
        </w:rPr>
        <w:t>Judy (Ericsson) comments</w:t>
      </w:r>
    </w:p>
    <w:p w14:paraId="00728D6B" w14:textId="77777777" w:rsidR="007D4145" w:rsidRPr="006E2D8E" w:rsidRDefault="007D4145" w:rsidP="007D4145">
      <w:pPr>
        <w:pStyle w:val="FP"/>
        <w:keepNext/>
        <w:rPr>
          <w:i/>
          <w:iCs/>
        </w:rPr>
      </w:pPr>
      <w:r w:rsidRPr="006E2D8E">
        <w:rPr>
          <w:i/>
          <w:iCs/>
        </w:rPr>
        <w:t>Xiaoyan Shi (Interdigital) comments</w:t>
      </w:r>
    </w:p>
    <w:p w14:paraId="45A804C8" w14:textId="77777777" w:rsidR="007D4145" w:rsidRPr="006E2D8E" w:rsidRDefault="007D4145" w:rsidP="007D4145">
      <w:pPr>
        <w:pStyle w:val="FP"/>
        <w:keepNext/>
        <w:rPr>
          <w:i/>
          <w:iCs/>
        </w:rPr>
      </w:pPr>
      <w:r w:rsidRPr="006E2D8E">
        <w:rPr>
          <w:i/>
          <w:iCs/>
        </w:rPr>
        <w:t>Myungjune (LGE) provides r02</w:t>
      </w:r>
    </w:p>
    <w:p w14:paraId="59CC4E5D" w14:textId="77777777" w:rsidR="007D4145" w:rsidRPr="006E2D8E" w:rsidRDefault="007D4145" w:rsidP="007D4145">
      <w:pPr>
        <w:pStyle w:val="FP"/>
        <w:keepNext/>
        <w:rPr>
          <w:i/>
          <w:iCs/>
        </w:rPr>
      </w:pPr>
      <w:r w:rsidRPr="006E2D8E">
        <w:rPr>
          <w:i/>
          <w:iCs/>
        </w:rPr>
        <w:t>Deng Qiang (CATT) comments on r02.</w:t>
      </w:r>
    </w:p>
    <w:p w14:paraId="0DE725B2" w14:textId="77777777" w:rsidR="007D4145" w:rsidRPr="006E2D8E" w:rsidRDefault="007D4145" w:rsidP="007D4145">
      <w:pPr>
        <w:pStyle w:val="FP"/>
        <w:keepNext/>
        <w:rPr>
          <w:i/>
          <w:iCs/>
        </w:rPr>
      </w:pPr>
      <w:r w:rsidRPr="006E2D8E">
        <w:rPr>
          <w:i/>
          <w:iCs/>
        </w:rPr>
        <w:t>Hannu (Nokia) replies to Fei</w:t>
      </w:r>
    </w:p>
    <w:p w14:paraId="779DE452" w14:textId="77777777" w:rsidR="007D4145" w:rsidRPr="006E2D8E" w:rsidRDefault="007D4145" w:rsidP="007D4145">
      <w:pPr>
        <w:pStyle w:val="FP"/>
        <w:keepNext/>
        <w:rPr>
          <w:i/>
          <w:iCs/>
        </w:rPr>
      </w:pPr>
      <w:r w:rsidRPr="006E2D8E">
        <w:rPr>
          <w:i/>
          <w:iCs/>
        </w:rPr>
        <w:t>Hannu (Nokia) replies to Hong</w:t>
      </w:r>
    </w:p>
    <w:p w14:paraId="7F4D02A4" w14:textId="77777777" w:rsidR="007D4145" w:rsidRPr="006E2D8E" w:rsidRDefault="007D4145" w:rsidP="007D4145">
      <w:pPr>
        <w:pStyle w:val="FP"/>
        <w:keepNext/>
        <w:rPr>
          <w:i/>
          <w:iCs/>
        </w:rPr>
      </w:pPr>
      <w:r w:rsidRPr="006E2D8E">
        <w:rPr>
          <w:i/>
          <w:iCs/>
        </w:rPr>
        <w:t>Myungjune (LGE) provides r03</w:t>
      </w:r>
    </w:p>
    <w:p w14:paraId="486B3A4D" w14:textId="77777777" w:rsidR="007D4145" w:rsidRPr="006E2D8E" w:rsidRDefault="007D4145" w:rsidP="007D4145">
      <w:pPr>
        <w:pStyle w:val="FP"/>
        <w:keepNext/>
        <w:rPr>
          <w:i/>
          <w:iCs/>
        </w:rPr>
      </w:pPr>
      <w:r w:rsidRPr="006E2D8E">
        <w:rPr>
          <w:i/>
          <w:iCs/>
        </w:rPr>
        <w:t>Hannu (Nokia) answers to Judy</w:t>
      </w:r>
    </w:p>
    <w:p w14:paraId="54A86507" w14:textId="77777777" w:rsidR="007D4145" w:rsidRPr="006E2D8E" w:rsidRDefault="007D4145" w:rsidP="007D4145">
      <w:pPr>
        <w:pStyle w:val="FP"/>
        <w:keepNext/>
        <w:rPr>
          <w:i/>
          <w:iCs/>
        </w:rPr>
      </w:pPr>
      <w:r w:rsidRPr="006E2D8E">
        <w:rPr>
          <w:i/>
          <w:iCs/>
        </w:rPr>
        <w:t>Hannu (Nokia) replies to Steve</w:t>
      </w:r>
    </w:p>
    <w:p w14:paraId="5B389B34" w14:textId="77777777" w:rsidR="007D4145" w:rsidRPr="006E2D8E" w:rsidRDefault="007D4145" w:rsidP="007D4145">
      <w:pPr>
        <w:pStyle w:val="FP"/>
        <w:keepNext/>
        <w:rPr>
          <w:i/>
          <w:iCs/>
        </w:rPr>
      </w:pPr>
      <w:r w:rsidRPr="006E2D8E">
        <w:rPr>
          <w:i/>
          <w:iCs/>
        </w:rPr>
        <w:t>Hannu (Nokia) thanks Myungjune for r02, provides r03 and comments.</w:t>
      </w:r>
    </w:p>
    <w:p w14:paraId="25A6F5AE" w14:textId="77777777" w:rsidR="007D4145" w:rsidRPr="006E2D8E" w:rsidRDefault="007D4145" w:rsidP="007D4145">
      <w:pPr>
        <w:pStyle w:val="FP"/>
        <w:keepNext/>
        <w:rPr>
          <w:i/>
          <w:iCs/>
        </w:rPr>
      </w:pPr>
      <w:r w:rsidRPr="006E2D8E">
        <w:rPr>
          <w:i/>
          <w:iCs/>
        </w:rPr>
        <w:t>Hong (Qualcomm) replies to Hannu.</w:t>
      </w:r>
    </w:p>
    <w:p w14:paraId="112BDB3F" w14:textId="77777777" w:rsidR="007D4145" w:rsidRPr="006E2D8E" w:rsidRDefault="007D4145" w:rsidP="007D4145">
      <w:pPr>
        <w:pStyle w:val="FP"/>
        <w:keepNext/>
        <w:rPr>
          <w:i/>
          <w:iCs/>
        </w:rPr>
      </w:pPr>
      <w:r w:rsidRPr="006E2D8E">
        <w:rPr>
          <w:i/>
          <w:iCs/>
        </w:rPr>
        <w:t>Steve (Huawei) comments, provides r06.</w:t>
      </w:r>
    </w:p>
    <w:p w14:paraId="5A86BADB" w14:textId="77777777" w:rsidR="007D4145" w:rsidRPr="006E2D8E" w:rsidRDefault="007D4145" w:rsidP="007D4145">
      <w:pPr>
        <w:pStyle w:val="FP"/>
        <w:keepNext/>
        <w:rPr>
          <w:i/>
          <w:iCs/>
        </w:rPr>
      </w:pPr>
      <w:r w:rsidRPr="006E2D8E">
        <w:rPr>
          <w:i/>
          <w:iCs/>
        </w:rPr>
        <w:t>Fei (OPPO) provides comments.</w:t>
      </w:r>
    </w:p>
    <w:p w14:paraId="7DBB3B85" w14:textId="77777777" w:rsidR="007D4145" w:rsidRPr="006E2D8E" w:rsidRDefault="007D4145" w:rsidP="007D4145">
      <w:pPr>
        <w:pStyle w:val="FP"/>
        <w:keepNext/>
        <w:rPr>
          <w:i/>
          <w:iCs/>
        </w:rPr>
      </w:pPr>
      <w:r w:rsidRPr="006E2D8E">
        <w:rPr>
          <w:i/>
          <w:iCs/>
        </w:rPr>
        <w:t xml:space="preserve">Fei (OPPO) provides comments on </w:t>
      </w:r>
      <w:proofErr w:type="spellStart"/>
      <w:r w:rsidRPr="006E2D8E">
        <w:rPr>
          <w:i/>
          <w:iCs/>
        </w:rPr>
        <w:t>standarized</w:t>
      </w:r>
      <w:proofErr w:type="spellEnd"/>
      <w:r w:rsidRPr="006E2D8E">
        <w:rPr>
          <w:i/>
          <w:iCs/>
        </w:rPr>
        <w:t xml:space="preserve"> SST value.</w:t>
      </w:r>
    </w:p>
    <w:p w14:paraId="12E766F6" w14:textId="77777777" w:rsidR="007D4145" w:rsidRPr="006E2D8E" w:rsidRDefault="007D4145" w:rsidP="007D4145">
      <w:pPr>
        <w:pStyle w:val="FP"/>
        <w:keepNext/>
        <w:rPr>
          <w:i/>
          <w:iCs/>
        </w:rPr>
      </w:pPr>
      <w:r w:rsidRPr="006E2D8E">
        <w:rPr>
          <w:i/>
          <w:iCs/>
        </w:rPr>
        <w:t>==== Revisions Deadline ====</w:t>
      </w:r>
    </w:p>
    <w:p w14:paraId="5265B8C4" w14:textId="77777777" w:rsidR="007D4145" w:rsidRPr="006E2D8E" w:rsidRDefault="007D4145" w:rsidP="007D4145">
      <w:pPr>
        <w:pStyle w:val="FP"/>
        <w:keepNext/>
        <w:rPr>
          <w:i/>
          <w:iCs/>
        </w:rPr>
      </w:pPr>
      <w:r w:rsidRPr="006E2D8E">
        <w:rPr>
          <w:i/>
          <w:iCs/>
        </w:rPr>
        <w:t>Fei (OPPO) comments r06 is not acceptable unless the last bullet is removed from r06.</w:t>
      </w:r>
    </w:p>
    <w:p w14:paraId="236E2965" w14:textId="77777777" w:rsidR="007D4145" w:rsidRPr="006E2D8E" w:rsidRDefault="007D4145" w:rsidP="007D4145">
      <w:pPr>
        <w:pStyle w:val="FP"/>
        <w:keepNext/>
        <w:rPr>
          <w:i/>
          <w:iCs/>
        </w:rPr>
      </w:pPr>
      <w:r w:rsidRPr="006E2D8E">
        <w:rPr>
          <w:i/>
          <w:iCs/>
        </w:rPr>
        <w:t>Judy (Ericsson) comments a revision is needed to take out the per user basis authorization, and remove 'Layer-3' from cover sheet</w:t>
      </w:r>
    </w:p>
    <w:p w14:paraId="5436DAA3" w14:textId="77777777" w:rsidR="007D4145" w:rsidRPr="006E2D8E" w:rsidRDefault="007D4145" w:rsidP="007D4145">
      <w:pPr>
        <w:pStyle w:val="FP"/>
        <w:keepNext/>
        <w:rPr>
          <w:i/>
          <w:iCs/>
        </w:rPr>
      </w:pPr>
      <w:r w:rsidRPr="006E2D8E">
        <w:rPr>
          <w:i/>
          <w:iCs/>
        </w:rPr>
        <w:t>Deng Qiang (CATT) comments on r06, it does not fully address the comments.</w:t>
      </w:r>
    </w:p>
    <w:p w14:paraId="576E7BFA" w14:textId="77777777" w:rsidR="007D4145" w:rsidRPr="006E2D8E" w:rsidRDefault="007D4145" w:rsidP="007D4145">
      <w:pPr>
        <w:pStyle w:val="FP"/>
        <w:keepNext/>
        <w:rPr>
          <w:i/>
          <w:iCs/>
        </w:rPr>
      </w:pPr>
      <w:r w:rsidRPr="006E2D8E">
        <w:rPr>
          <w:i/>
          <w:iCs/>
        </w:rPr>
        <w:t>TAO(VC) check whether the following can be clarified and some revision based upon r06 can achieve agreement.</w:t>
      </w:r>
    </w:p>
    <w:p w14:paraId="4496FAB7" w14:textId="77777777" w:rsidR="007D4145" w:rsidRPr="006E2D8E" w:rsidRDefault="007D4145" w:rsidP="007D4145">
      <w:pPr>
        <w:pStyle w:val="FP"/>
        <w:keepNext/>
        <w:rPr>
          <w:i/>
          <w:iCs/>
        </w:rPr>
      </w:pPr>
      <w:r w:rsidRPr="006E2D8E">
        <w:rPr>
          <w:i/>
          <w:iCs/>
        </w:rPr>
        <w:t>Hannu (Nokia) proposes after revision deadline r07 to address the comments.</w:t>
      </w:r>
    </w:p>
    <w:p w14:paraId="6F1D1099" w14:textId="77777777" w:rsidR="007D4145" w:rsidRPr="006E2D8E" w:rsidRDefault="007D4145" w:rsidP="007D4145">
      <w:pPr>
        <w:pStyle w:val="FP"/>
        <w:keepNext/>
        <w:rPr>
          <w:i/>
          <w:iCs/>
        </w:rPr>
      </w:pPr>
      <w:r w:rsidRPr="006E2D8E">
        <w:rPr>
          <w:i/>
          <w:iCs/>
        </w:rPr>
        <w:t>==== Comments Deadline ====</w:t>
      </w:r>
    </w:p>
    <w:p w14:paraId="6A9DDE5F" w14:textId="77777777" w:rsidR="00EF4D46" w:rsidRPr="006E2D8E" w:rsidRDefault="00EF4D46" w:rsidP="00EF4D46">
      <w:pPr>
        <w:pStyle w:val="FP"/>
        <w:keepNext/>
        <w:rPr>
          <w:i/>
          <w:iCs/>
        </w:rPr>
      </w:pPr>
    </w:p>
    <w:p w14:paraId="4568DB4C" w14:textId="77777777" w:rsidR="00EF4D46" w:rsidRPr="00DA12F6" w:rsidRDefault="00EF4D46" w:rsidP="00EF4D46">
      <w:pPr>
        <w:keepNext/>
        <w:rPr>
          <w:rFonts w:cs="Arial"/>
          <w:b/>
        </w:rPr>
      </w:pPr>
      <w:r w:rsidRPr="00DA12F6">
        <w:rPr>
          <w:rFonts w:cs="Arial"/>
          <w:b/>
        </w:rPr>
        <w:t>Discussion and conclusion:</w:t>
      </w:r>
    </w:p>
    <w:p w14:paraId="6F7A9497" w14:textId="113B5AF9" w:rsidR="007D4145" w:rsidRPr="007D4145" w:rsidRDefault="007D4145" w:rsidP="007D4145">
      <w:r>
        <w:t xml:space="preserve">Nokia proposed r06 removing the bullet on AMF selection and 'limitation to Layer 3 Relay'. This was agreed, revised to </w:t>
      </w:r>
      <w:r w:rsidRPr="004D63A8">
        <w:rPr>
          <w:color w:val="0000FF"/>
        </w:rPr>
        <w:t>S2-2</w:t>
      </w:r>
      <w:r w:rsidR="00505A58">
        <w:rPr>
          <w:color w:val="0000FF"/>
        </w:rPr>
        <w:t>2</w:t>
      </w:r>
      <w:r w:rsidRPr="004D63A8">
        <w:rPr>
          <w:color w:val="0000FF"/>
        </w:rPr>
        <w:t>03591</w:t>
      </w:r>
      <w:r>
        <w:t xml:space="preserve">, which was </w:t>
      </w:r>
      <w:r w:rsidRPr="00C3284B">
        <w:rPr>
          <w:color w:val="FF0000"/>
          <w:lang w:eastAsia="en-US"/>
        </w:rPr>
        <w:t>approved</w:t>
      </w:r>
      <w:r>
        <w:t>.</w:t>
      </w:r>
    </w:p>
    <w:p w14:paraId="4CA36030" w14:textId="77777777" w:rsidR="007D4145" w:rsidRDefault="007D4145" w:rsidP="007D4145"/>
    <w:p w14:paraId="5E9099FD" w14:textId="77777777" w:rsidR="007D4145" w:rsidRDefault="007D4145" w:rsidP="007D4145">
      <w:pPr>
        <w:keepNext/>
        <w:pBdr>
          <w:top w:val="single" w:sz="4" w:space="1" w:color="auto"/>
        </w:pBdr>
      </w:pPr>
      <w:r>
        <w:rPr>
          <w:color w:val="0000FF"/>
        </w:rPr>
        <w:t>S2-2202597</w:t>
      </w:r>
      <w:r>
        <w:t xml:space="preserve"> (CR) 23.501 CR3615: AMF and AUSF selection for CP authentication and authorisation (Source: Nokia, Nokia Shanghai Bell, Interdigital Inc.)</w:t>
      </w:r>
    </w:p>
    <w:p w14:paraId="6C7078F7" w14:textId="77777777" w:rsidR="007D4145" w:rsidRPr="00A54044" w:rsidRDefault="007D4145" w:rsidP="007D4145">
      <w:pPr>
        <w:pStyle w:val="FP"/>
        <w:keepNext/>
        <w:rPr>
          <w:b/>
          <w:bCs/>
          <w:i/>
          <w:iCs/>
          <w:lang w:eastAsia="en-US"/>
        </w:rPr>
      </w:pPr>
      <w:r w:rsidRPr="00A54044">
        <w:rPr>
          <w:b/>
          <w:bCs/>
          <w:i/>
          <w:iCs/>
          <w:lang w:eastAsia="en-US"/>
        </w:rPr>
        <w:t>e-mail comments:</w:t>
      </w:r>
    </w:p>
    <w:p w14:paraId="31DD97D0" w14:textId="77777777" w:rsidR="007D4145" w:rsidRPr="006E2D8E" w:rsidRDefault="007D4145" w:rsidP="007D4145">
      <w:pPr>
        <w:pStyle w:val="FP"/>
        <w:keepNext/>
        <w:rPr>
          <w:i/>
          <w:iCs/>
        </w:rPr>
      </w:pPr>
      <w:r w:rsidRPr="006E2D8E">
        <w:rPr>
          <w:i/>
          <w:iCs/>
        </w:rPr>
        <w:t>Judy (Ericsson) comments</w:t>
      </w:r>
    </w:p>
    <w:p w14:paraId="1D15D89D" w14:textId="77777777" w:rsidR="007D4145" w:rsidRPr="006E2D8E" w:rsidRDefault="007D4145" w:rsidP="007D4145">
      <w:pPr>
        <w:pStyle w:val="FP"/>
        <w:keepNext/>
        <w:rPr>
          <w:i/>
          <w:iCs/>
        </w:rPr>
      </w:pPr>
      <w:r w:rsidRPr="006E2D8E">
        <w:rPr>
          <w:i/>
          <w:iCs/>
        </w:rPr>
        <w:t xml:space="preserve">Hannu (Nokia) does not agree to postpone as this CR addresses some of the open issues identified in </w:t>
      </w:r>
      <w:r>
        <w:rPr>
          <w:i/>
          <w:iCs/>
          <w:color w:val="0000FF"/>
        </w:rPr>
        <w:t>S2-</w:t>
      </w:r>
      <w:r w:rsidRPr="006E2D8E">
        <w:rPr>
          <w:i/>
          <w:iCs/>
          <w:color w:val="0000FF"/>
        </w:rPr>
        <w:t>2201999</w:t>
      </w:r>
      <w:r w:rsidRPr="006E2D8E">
        <w:rPr>
          <w:i/>
          <w:iCs/>
        </w:rPr>
        <w:t>. Provides r01.</w:t>
      </w:r>
    </w:p>
    <w:p w14:paraId="6A23AE8A" w14:textId="77777777" w:rsidR="007D4145" w:rsidRPr="006E2D8E" w:rsidRDefault="007D4145" w:rsidP="007D4145">
      <w:pPr>
        <w:pStyle w:val="FP"/>
        <w:keepNext/>
        <w:rPr>
          <w:i/>
          <w:iCs/>
        </w:rPr>
      </w:pPr>
      <w:r w:rsidRPr="006E2D8E">
        <w:rPr>
          <w:i/>
          <w:iCs/>
        </w:rPr>
        <w:t>==== Revisions Deadline ====</w:t>
      </w:r>
    </w:p>
    <w:p w14:paraId="75EBC41D" w14:textId="77777777" w:rsidR="007D4145" w:rsidRPr="006E2D8E" w:rsidRDefault="007D4145" w:rsidP="007D4145">
      <w:pPr>
        <w:pStyle w:val="FP"/>
        <w:keepNext/>
        <w:rPr>
          <w:i/>
          <w:iCs/>
        </w:rPr>
      </w:pPr>
      <w:r w:rsidRPr="006E2D8E">
        <w:rPr>
          <w:i/>
          <w:iCs/>
        </w:rPr>
        <w:t>Deng Qiang (CATT) comments the principle on 2596 and 2597 should be aligned.</w:t>
      </w:r>
    </w:p>
    <w:p w14:paraId="70CF8086" w14:textId="77777777" w:rsidR="007D4145" w:rsidRPr="006E2D8E" w:rsidRDefault="007D4145" w:rsidP="007D4145">
      <w:pPr>
        <w:pStyle w:val="FP"/>
        <w:keepNext/>
        <w:rPr>
          <w:i/>
          <w:iCs/>
        </w:rPr>
      </w:pPr>
      <w:r w:rsidRPr="006E2D8E">
        <w:rPr>
          <w:i/>
          <w:iCs/>
        </w:rPr>
        <w:t xml:space="preserve">Hannu (Nokia) responds to Deng Qiang that even if the AMF and slice selection solution is removed from </w:t>
      </w:r>
      <w:r>
        <w:rPr>
          <w:i/>
          <w:iCs/>
          <w:color w:val="0000FF"/>
        </w:rPr>
        <w:t>S2-</w:t>
      </w:r>
      <w:r w:rsidRPr="006E2D8E">
        <w:rPr>
          <w:i/>
          <w:iCs/>
          <w:color w:val="0000FF"/>
        </w:rPr>
        <w:t>2202596</w:t>
      </w:r>
      <w:r w:rsidRPr="006E2D8E">
        <w:rPr>
          <w:i/>
          <w:iCs/>
        </w:rPr>
        <w:t>, the AUSF selection using NF profile should still be kept.</w:t>
      </w:r>
    </w:p>
    <w:p w14:paraId="63827569" w14:textId="77777777" w:rsidR="007D4145" w:rsidRPr="006E2D8E" w:rsidRDefault="007D4145" w:rsidP="007D4145">
      <w:pPr>
        <w:pStyle w:val="FP"/>
        <w:keepNext/>
        <w:rPr>
          <w:i/>
          <w:iCs/>
        </w:rPr>
      </w:pPr>
      <w:r w:rsidRPr="006E2D8E">
        <w:rPr>
          <w:i/>
          <w:iCs/>
        </w:rPr>
        <w:t>Hannu (Nokia) proposes to go ahead with r01, with one more deletion of 'Layer-3' on the cover page if requested by Ericsson.</w:t>
      </w:r>
    </w:p>
    <w:p w14:paraId="1EDF2A2B" w14:textId="77777777" w:rsidR="007D4145" w:rsidRPr="006E2D8E" w:rsidRDefault="007D4145" w:rsidP="007D4145">
      <w:pPr>
        <w:pStyle w:val="FP"/>
        <w:keepNext/>
        <w:rPr>
          <w:i/>
          <w:iCs/>
        </w:rPr>
      </w:pPr>
      <w:r w:rsidRPr="006E2D8E">
        <w:rPr>
          <w:i/>
          <w:iCs/>
        </w:rPr>
        <w:t>Steve (Huawei) suggests postponing, lets sort out 2596, then align</w:t>
      </w:r>
    </w:p>
    <w:p w14:paraId="7261721C" w14:textId="77777777" w:rsidR="007D4145" w:rsidRPr="006E2D8E" w:rsidRDefault="007D4145" w:rsidP="007D4145">
      <w:pPr>
        <w:pStyle w:val="FP"/>
        <w:keepNext/>
        <w:rPr>
          <w:i/>
          <w:iCs/>
        </w:rPr>
      </w:pPr>
      <w:r w:rsidRPr="006E2D8E">
        <w:rPr>
          <w:i/>
          <w:iCs/>
        </w:rPr>
        <w:t>Judy (Ericsson) supports Steve (Huawei)'s proposal to postpone it, sort out the impacted SA2 aspects first and then align.</w:t>
      </w:r>
    </w:p>
    <w:p w14:paraId="1F6388BF" w14:textId="77777777" w:rsidR="007D4145" w:rsidRPr="006E2D8E" w:rsidRDefault="007D4145" w:rsidP="007D4145">
      <w:pPr>
        <w:pStyle w:val="FP"/>
        <w:keepNext/>
        <w:rPr>
          <w:i/>
          <w:iCs/>
        </w:rPr>
      </w:pPr>
      <w:r w:rsidRPr="006E2D8E">
        <w:rPr>
          <w:i/>
          <w:iCs/>
        </w:rPr>
        <w:t xml:space="preserve">Hannu (Nokia) accepts to leave the AMF change to later date and points out that </w:t>
      </w:r>
      <w:r>
        <w:rPr>
          <w:i/>
          <w:iCs/>
          <w:color w:val="0000FF"/>
        </w:rPr>
        <w:t>S2-</w:t>
      </w:r>
      <w:r w:rsidRPr="006E2D8E">
        <w:rPr>
          <w:i/>
          <w:iCs/>
          <w:color w:val="0000FF"/>
        </w:rPr>
        <w:t>2202596</w:t>
      </w:r>
      <w:r w:rsidRPr="006E2D8E">
        <w:rPr>
          <w:i/>
          <w:iCs/>
        </w:rPr>
        <w:t xml:space="preserve">r07 provided in drafts area already removes the AMF aspect completely and updates the cover page as requested. The related </w:t>
      </w:r>
      <w:r>
        <w:rPr>
          <w:i/>
          <w:iCs/>
          <w:color w:val="0000FF"/>
        </w:rPr>
        <w:t>S2-</w:t>
      </w:r>
      <w:r w:rsidRPr="006E2D8E">
        <w:rPr>
          <w:i/>
          <w:iCs/>
          <w:color w:val="0000FF"/>
        </w:rPr>
        <w:t>2202597</w:t>
      </w:r>
      <w:r w:rsidRPr="006E2D8E">
        <w:rPr>
          <w:i/>
          <w:iCs/>
        </w:rPr>
        <w:t xml:space="preserve"> and 2598 do not touch this AMF aspect and can be agreed with comment that the text 'Layer-3' is to be removed from the cover page.</w:t>
      </w:r>
    </w:p>
    <w:p w14:paraId="4881C281" w14:textId="77777777" w:rsidR="007D4145" w:rsidRPr="006E2D8E" w:rsidRDefault="007D4145" w:rsidP="007D4145">
      <w:pPr>
        <w:pStyle w:val="FP"/>
        <w:keepNext/>
        <w:rPr>
          <w:i/>
          <w:iCs/>
        </w:rPr>
      </w:pPr>
      <w:r w:rsidRPr="006E2D8E">
        <w:rPr>
          <w:i/>
          <w:iCs/>
        </w:rPr>
        <w:t>==== Comments Deadline ====</w:t>
      </w:r>
    </w:p>
    <w:p w14:paraId="62B1C4F4" w14:textId="77777777" w:rsidR="00EF4D46" w:rsidRPr="006E2D8E" w:rsidRDefault="00EF4D46" w:rsidP="00EF4D46">
      <w:pPr>
        <w:pStyle w:val="FP"/>
        <w:keepNext/>
        <w:rPr>
          <w:i/>
          <w:iCs/>
        </w:rPr>
      </w:pPr>
    </w:p>
    <w:p w14:paraId="58DDB661" w14:textId="77777777" w:rsidR="00EF4D46" w:rsidRPr="00DA12F6" w:rsidRDefault="00EF4D46" w:rsidP="00EF4D46">
      <w:pPr>
        <w:keepNext/>
        <w:rPr>
          <w:rFonts w:cs="Arial"/>
          <w:b/>
        </w:rPr>
      </w:pPr>
      <w:r w:rsidRPr="00DA12F6">
        <w:rPr>
          <w:rFonts w:cs="Arial"/>
          <w:b/>
        </w:rPr>
        <w:t>Discussion and conclusion:</w:t>
      </w:r>
    </w:p>
    <w:p w14:paraId="1FB0442A" w14:textId="09F91EC6" w:rsidR="007D4145" w:rsidRPr="007D4145" w:rsidRDefault="007D4145" w:rsidP="007D4145">
      <w:r>
        <w:t xml:space="preserve">Nokia proposed r01 removing the limitation to Layer 3 Relay. Huawei commented that they did not see the need for this CR. Ericsson commented that this should be OK if included only in TS 23.501. This was </w:t>
      </w:r>
      <w:r>
        <w:rPr>
          <w:color w:val="FF0000"/>
          <w:lang w:eastAsia="en-US"/>
        </w:rPr>
        <w:t>postponed</w:t>
      </w:r>
      <w:r>
        <w:t>.</w:t>
      </w:r>
    </w:p>
    <w:p w14:paraId="2AA297C3" w14:textId="77777777" w:rsidR="007D4145" w:rsidRDefault="007D4145" w:rsidP="007D4145"/>
    <w:p w14:paraId="3AA4E80F" w14:textId="77777777" w:rsidR="007D4145" w:rsidRDefault="007D4145" w:rsidP="007D4145">
      <w:pPr>
        <w:keepNext/>
        <w:pBdr>
          <w:top w:val="single" w:sz="4" w:space="1" w:color="auto"/>
        </w:pBdr>
      </w:pPr>
      <w:r>
        <w:rPr>
          <w:color w:val="0000FF"/>
        </w:rPr>
        <w:t>S2-2202598</w:t>
      </w:r>
      <w:r>
        <w:t xml:space="preserve"> (CR) 23.502 CR3449: AMF and AUSF selection for CP authentication and authorisation (Source: Nokia, Nokia Shanghai Bell, Interdigital Inc.)</w:t>
      </w:r>
    </w:p>
    <w:p w14:paraId="63676795" w14:textId="77777777" w:rsidR="007D4145" w:rsidRPr="00A54044" w:rsidRDefault="007D4145" w:rsidP="007D4145">
      <w:pPr>
        <w:pStyle w:val="FP"/>
        <w:keepNext/>
        <w:rPr>
          <w:b/>
          <w:bCs/>
          <w:i/>
          <w:iCs/>
          <w:lang w:eastAsia="en-US"/>
        </w:rPr>
      </w:pPr>
      <w:r w:rsidRPr="00A54044">
        <w:rPr>
          <w:b/>
          <w:bCs/>
          <w:i/>
          <w:iCs/>
          <w:lang w:eastAsia="en-US"/>
        </w:rPr>
        <w:t>e-mail comments:</w:t>
      </w:r>
    </w:p>
    <w:p w14:paraId="10FD9AB2" w14:textId="77777777" w:rsidR="007D4145" w:rsidRPr="006E2D8E" w:rsidRDefault="007D4145" w:rsidP="007D4145">
      <w:pPr>
        <w:pStyle w:val="FP"/>
        <w:keepNext/>
        <w:rPr>
          <w:i/>
          <w:iCs/>
        </w:rPr>
      </w:pPr>
      <w:r w:rsidRPr="006E2D8E">
        <w:rPr>
          <w:i/>
          <w:iCs/>
        </w:rPr>
        <w:t>Judy (Ericsson) comments</w:t>
      </w:r>
    </w:p>
    <w:p w14:paraId="6C2450CA" w14:textId="77777777" w:rsidR="007D4145" w:rsidRPr="006E2D8E" w:rsidRDefault="007D4145" w:rsidP="007D4145">
      <w:pPr>
        <w:pStyle w:val="FP"/>
        <w:keepNext/>
        <w:rPr>
          <w:i/>
          <w:iCs/>
        </w:rPr>
      </w:pPr>
      <w:r w:rsidRPr="006E2D8E">
        <w:rPr>
          <w:i/>
          <w:iCs/>
        </w:rPr>
        <w:t xml:space="preserve">Hannu (Nokia) does not agree to postpone as this CR addresses some of the open issues identified in </w:t>
      </w:r>
      <w:r>
        <w:rPr>
          <w:i/>
          <w:iCs/>
          <w:color w:val="0000FF"/>
        </w:rPr>
        <w:t>S2-</w:t>
      </w:r>
      <w:r w:rsidRPr="006E2D8E">
        <w:rPr>
          <w:i/>
          <w:iCs/>
          <w:color w:val="0000FF"/>
        </w:rPr>
        <w:t>2201999</w:t>
      </w:r>
      <w:r w:rsidRPr="006E2D8E">
        <w:rPr>
          <w:i/>
          <w:iCs/>
        </w:rPr>
        <w:t>. Provides r01.</w:t>
      </w:r>
    </w:p>
    <w:p w14:paraId="483C4314" w14:textId="77777777" w:rsidR="007D4145" w:rsidRPr="006E2D8E" w:rsidRDefault="007D4145" w:rsidP="007D4145">
      <w:pPr>
        <w:pStyle w:val="FP"/>
        <w:keepNext/>
        <w:rPr>
          <w:i/>
          <w:iCs/>
        </w:rPr>
      </w:pPr>
      <w:r w:rsidRPr="006E2D8E">
        <w:rPr>
          <w:i/>
          <w:iCs/>
        </w:rPr>
        <w:t>==== Revisions Deadline ====</w:t>
      </w:r>
    </w:p>
    <w:p w14:paraId="4AE62D1B" w14:textId="77777777" w:rsidR="007D4145" w:rsidRPr="006E2D8E" w:rsidRDefault="007D4145" w:rsidP="007D4145">
      <w:pPr>
        <w:pStyle w:val="FP"/>
        <w:keepNext/>
        <w:rPr>
          <w:i/>
          <w:iCs/>
        </w:rPr>
      </w:pPr>
      <w:r w:rsidRPr="006E2D8E">
        <w:rPr>
          <w:i/>
          <w:iCs/>
        </w:rPr>
        <w:t>Deng Qiang (CATT) comments the principle on 2596 and 2598 should be aligned. Similar comments to 2597.</w:t>
      </w:r>
    </w:p>
    <w:p w14:paraId="7B5D52A6" w14:textId="77777777" w:rsidR="007D4145" w:rsidRPr="006E2D8E" w:rsidRDefault="007D4145" w:rsidP="007D4145">
      <w:pPr>
        <w:pStyle w:val="FP"/>
        <w:keepNext/>
        <w:rPr>
          <w:i/>
          <w:iCs/>
        </w:rPr>
      </w:pPr>
      <w:r w:rsidRPr="006E2D8E">
        <w:rPr>
          <w:i/>
          <w:iCs/>
        </w:rPr>
        <w:t>Hannu (Nokia) proposes to agree r01 with cover page cleanup to remove the text 'Layer-3' as suggested by Judy.</w:t>
      </w:r>
    </w:p>
    <w:p w14:paraId="4638B572" w14:textId="77777777" w:rsidR="007D4145" w:rsidRPr="006E2D8E" w:rsidRDefault="007D4145" w:rsidP="007D4145">
      <w:pPr>
        <w:pStyle w:val="FP"/>
        <w:keepNext/>
        <w:rPr>
          <w:i/>
          <w:iCs/>
        </w:rPr>
      </w:pPr>
      <w:r w:rsidRPr="006E2D8E">
        <w:rPr>
          <w:i/>
          <w:iCs/>
        </w:rPr>
        <w:t xml:space="preserve">Steve (Huawei) This CR DEPENDS in </w:t>
      </w:r>
      <w:r>
        <w:rPr>
          <w:i/>
          <w:iCs/>
          <w:color w:val="0000FF"/>
        </w:rPr>
        <w:t>S2-</w:t>
      </w:r>
      <w:r w:rsidRPr="006E2D8E">
        <w:rPr>
          <w:i/>
          <w:iCs/>
          <w:color w:val="0000FF"/>
        </w:rPr>
        <w:t>2202597</w:t>
      </w:r>
      <w:r w:rsidRPr="006E2D8E">
        <w:rPr>
          <w:i/>
          <w:iCs/>
        </w:rPr>
        <w:t>. This can't be agreed unless is agreed.</w:t>
      </w:r>
    </w:p>
    <w:p w14:paraId="0895BC18" w14:textId="77777777" w:rsidR="007D4145" w:rsidRPr="006E2D8E" w:rsidRDefault="007D4145" w:rsidP="007D4145">
      <w:pPr>
        <w:pStyle w:val="FP"/>
        <w:keepNext/>
        <w:rPr>
          <w:i/>
          <w:iCs/>
        </w:rPr>
      </w:pPr>
      <w:r w:rsidRPr="006E2D8E">
        <w:rPr>
          <w:i/>
          <w:iCs/>
        </w:rPr>
        <w:t xml:space="preserve">Hannu (Nokia) accepts to leave the AMF change to later date and points out that </w:t>
      </w:r>
      <w:r>
        <w:rPr>
          <w:i/>
          <w:iCs/>
          <w:color w:val="0000FF"/>
        </w:rPr>
        <w:t>S2-</w:t>
      </w:r>
      <w:r w:rsidRPr="006E2D8E">
        <w:rPr>
          <w:i/>
          <w:iCs/>
          <w:color w:val="0000FF"/>
        </w:rPr>
        <w:t>2202596</w:t>
      </w:r>
      <w:r w:rsidRPr="006E2D8E">
        <w:rPr>
          <w:i/>
          <w:iCs/>
        </w:rPr>
        <w:t xml:space="preserve">r07 provided in drafts area already removes the AMF aspect completely and updates the cover page as requested. The related </w:t>
      </w:r>
      <w:r>
        <w:rPr>
          <w:i/>
          <w:iCs/>
          <w:color w:val="0000FF"/>
        </w:rPr>
        <w:t>S2-</w:t>
      </w:r>
      <w:r w:rsidRPr="006E2D8E">
        <w:rPr>
          <w:i/>
          <w:iCs/>
          <w:color w:val="0000FF"/>
        </w:rPr>
        <w:t>2202597</w:t>
      </w:r>
      <w:r w:rsidRPr="006E2D8E">
        <w:rPr>
          <w:i/>
          <w:iCs/>
        </w:rPr>
        <w:t xml:space="preserve"> and 2598 do not touch this AMF aspect and can be agreed with comment that the text 'Layer-3' is to be removed from the cover page.</w:t>
      </w:r>
    </w:p>
    <w:p w14:paraId="735DAAD9" w14:textId="77777777" w:rsidR="007D4145" w:rsidRPr="006E2D8E" w:rsidRDefault="007D4145" w:rsidP="007D4145">
      <w:pPr>
        <w:pStyle w:val="FP"/>
        <w:keepNext/>
        <w:rPr>
          <w:i/>
          <w:iCs/>
        </w:rPr>
      </w:pPr>
      <w:r w:rsidRPr="006E2D8E">
        <w:rPr>
          <w:i/>
          <w:iCs/>
        </w:rPr>
        <w:t>==== Comments Deadline ====</w:t>
      </w:r>
    </w:p>
    <w:p w14:paraId="4CAA9D1A" w14:textId="77777777" w:rsidR="00EF4D46" w:rsidRPr="006E2D8E" w:rsidRDefault="00EF4D46" w:rsidP="00EF4D46">
      <w:pPr>
        <w:pStyle w:val="FP"/>
        <w:keepNext/>
        <w:rPr>
          <w:i/>
          <w:iCs/>
        </w:rPr>
      </w:pPr>
    </w:p>
    <w:p w14:paraId="4859BD92" w14:textId="77777777" w:rsidR="00EF4D46" w:rsidRPr="00DA12F6" w:rsidRDefault="00EF4D46" w:rsidP="00EF4D46">
      <w:pPr>
        <w:keepNext/>
        <w:rPr>
          <w:rFonts w:cs="Arial"/>
          <w:b/>
        </w:rPr>
      </w:pPr>
      <w:r w:rsidRPr="00DA12F6">
        <w:rPr>
          <w:rFonts w:cs="Arial"/>
          <w:b/>
        </w:rPr>
        <w:t>Discussion and conclusion:</w:t>
      </w:r>
    </w:p>
    <w:p w14:paraId="4D78F4FB" w14:textId="67957EB7" w:rsidR="007D4145" w:rsidRDefault="007D4145" w:rsidP="007D4145">
      <w:r>
        <w:t xml:space="preserve">This was </w:t>
      </w:r>
      <w:r>
        <w:rPr>
          <w:color w:val="FF0000"/>
          <w:lang w:eastAsia="en-US"/>
        </w:rPr>
        <w:t>postponed</w:t>
      </w:r>
      <w:r>
        <w:t>.</w:t>
      </w:r>
    </w:p>
    <w:p w14:paraId="345B2703" w14:textId="77777777" w:rsidR="007D4145" w:rsidRDefault="007D4145" w:rsidP="007D4145"/>
    <w:p w14:paraId="0B20DB43" w14:textId="77777777" w:rsidR="007D4145" w:rsidRDefault="007D4145" w:rsidP="007D4145">
      <w:pPr>
        <w:keepNext/>
        <w:pBdr>
          <w:top w:val="single" w:sz="4" w:space="1" w:color="auto"/>
        </w:pBdr>
      </w:pPr>
      <w:r>
        <w:rPr>
          <w:color w:val="0000FF"/>
        </w:rPr>
        <w:lastRenderedPageBreak/>
        <w:t>S2-2202357</w:t>
      </w:r>
      <w:r>
        <w:t xml:space="preserve"> (LS OUT) [DRAFT] Reply LS on preconfigured in the UE receiving MBS (Source: Huawei, </w:t>
      </w:r>
      <w:proofErr w:type="spellStart"/>
      <w:r>
        <w:t>HiSilicon</w:t>
      </w:r>
      <w:proofErr w:type="spellEnd"/>
      <w:r>
        <w:t>)</w:t>
      </w:r>
    </w:p>
    <w:p w14:paraId="06884E8B" w14:textId="77777777" w:rsidR="007D4145" w:rsidRPr="00A54044" w:rsidRDefault="007D4145" w:rsidP="007D4145">
      <w:pPr>
        <w:pStyle w:val="FP"/>
        <w:keepNext/>
        <w:rPr>
          <w:b/>
          <w:bCs/>
          <w:i/>
          <w:iCs/>
          <w:lang w:eastAsia="en-US"/>
        </w:rPr>
      </w:pPr>
      <w:r w:rsidRPr="00A54044">
        <w:rPr>
          <w:b/>
          <w:bCs/>
          <w:i/>
          <w:iCs/>
          <w:lang w:eastAsia="en-US"/>
        </w:rPr>
        <w:t>e-mail comments:</w:t>
      </w:r>
    </w:p>
    <w:p w14:paraId="3639DCA0" w14:textId="77777777" w:rsidR="007D4145" w:rsidRPr="006E2D8E" w:rsidRDefault="007D4145" w:rsidP="007D4145">
      <w:pPr>
        <w:pStyle w:val="FP"/>
        <w:keepNext/>
        <w:rPr>
          <w:i/>
          <w:iCs/>
        </w:rPr>
      </w:pPr>
      <w:r w:rsidRPr="006E2D8E">
        <w:rPr>
          <w:i/>
          <w:iCs/>
        </w:rPr>
        <w:t>Haris(Qualcomm) objects to this LS out</w:t>
      </w:r>
    </w:p>
    <w:p w14:paraId="64D1AD74" w14:textId="77777777" w:rsidR="007D4145" w:rsidRPr="006E2D8E" w:rsidRDefault="007D4145" w:rsidP="007D4145">
      <w:pPr>
        <w:pStyle w:val="FP"/>
        <w:keepNext/>
        <w:rPr>
          <w:i/>
          <w:iCs/>
        </w:rPr>
      </w:pPr>
      <w:r w:rsidRPr="006E2D8E">
        <w:rPr>
          <w:i/>
          <w:iCs/>
        </w:rPr>
        <w:t>Thomas (Nokia) provides r01</w:t>
      </w:r>
    </w:p>
    <w:p w14:paraId="5AF83858" w14:textId="77777777" w:rsidR="007D4145" w:rsidRPr="006E2D8E" w:rsidRDefault="007D4145" w:rsidP="007D4145">
      <w:pPr>
        <w:pStyle w:val="FP"/>
        <w:keepNext/>
        <w:rPr>
          <w:i/>
          <w:iCs/>
        </w:rPr>
      </w:pPr>
      <w:r w:rsidRPr="006E2D8E">
        <w:rPr>
          <w:i/>
          <w:iCs/>
        </w:rPr>
        <w:t>Haris(Qualcomm) objects to r01</w:t>
      </w:r>
    </w:p>
    <w:p w14:paraId="7F9675CF" w14:textId="77777777" w:rsidR="007D4145" w:rsidRPr="006E2D8E" w:rsidRDefault="007D4145" w:rsidP="007D4145">
      <w:pPr>
        <w:pStyle w:val="FP"/>
        <w:keepNext/>
        <w:rPr>
          <w:i/>
          <w:iCs/>
        </w:rPr>
      </w:pPr>
      <w:r w:rsidRPr="006E2D8E">
        <w:rPr>
          <w:i/>
          <w:iCs/>
        </w:rPr>
        <w:t>Shabnam (Ericsson) provides r02, has concerns on both original and r01 versions as they attempt to add new functions into the spec that does not current exist.</w:t>
      </w:r>
    </w:p>
    <w:p w14:paraId="4A329157" w14:textId="77777777" w:rsidR="007D4145" w:rsidRPr="006E2D8E" w:rsidRDefault="007D4145" w:rsidP="007D4145">
      <w:pPr>
        <w:pStyle w:val="FP"/>
        <w:keepNext/>
        <w:rPr>
          <w:i/>
          <w:iCs/>
        </w:rPr>
      </w:pPr>
      <w:r w:rsidRPr="006E2D8E">
        <w:rPr>
          <w:i/>
          <w:iCs/>
        </w:rPr>
        <w:t>Haris(Qualcomm) comment on r02 and provides r03</w:t>
      </w:r>
    </w:p>
    <w:p w14:paraId="10FE9C49" w14:textId="77777777" w:rsidR="007D4145" w:rsidRPr="006E2D8E" w:rsidRDefault="007D4145" w:rsidP="007D4145">
      <w:pPr>
        <w:pStyle w:val="FP"/>
        <w:keepNext/>
        <w:rPr>
          <w:i/>
          <w:iCs/>
        </w:rPr>
      </w:pPr>
      <w:r w:rsidRPr="006E2D8E">
        <w:rPr>
          <w:i/>
          <w:iCs/>
        </w:rPr>
        <w:t>Thomas(Nokia) raises concerns against r03</w:t>
      </w:r>
    </w:p>
    <w:p w14:paraId="12BE62A8" w14:textId="77777777" w:rsidR="007D4145" w:rsidRPr="006E2D8E" w:rsidRDefault="007D4145" w:rsidP="007D4145">
      <w:pPr>
        <w:pStyle w:val="FP"/>
        <w:keepNext/>
        <w:rPr>
          <w:i/>
          <w:iCs/>
        </w:rPr>
      </w:pPr>
      <w:proofErr w:type="spellStart"/>
      <w:r w:rsidRPr="006E2D8E">
        <w:rPr>
          <w:i/>
          <w:iCs/>
        </w:rPr>
        <w:t>LiMeng</w:t>
      </w:r>
      <w:proofErr w:type="spellEnd"/>
      <w:r w:rsidRPr="006E2D8E">
        <w:rPr>
          <w:i/>
          <w:iCs/>
        </w:rPr>
        <w:t xml:space="preserve"> (Huawei) objects to r02 and 03.</w:t>
      </w:r>
    </w:p>
    <w:p w14:paraId="2CDB7B1C" w14:textId="77777777" w:rsidR="007D4145" w:rsidRPr="006E2D8E" w:rsidRDefault="007D4145" w:rsidP="007D4145">
      <w:pPr>
        <w:pStyle w:val="FP"/>
        <w:keepNext/>
        <w:rPr>
          <w:i/>
          <w:iCs/>
        </w:rPr>
      </w:pPr>
      <w:r w:rsidRPr="006E2D8E">
        <w:rPr>
          <w:i/>
          <w:iCs/>
        </w:rPr>
        <w:t>Haris(Qualcomm) objects to r0 and comments</w:t>
      </w:r>
    </w:p>
    <w:p w14:paraId="7B0E9DDC" w14:textId="77777777" w:rsidR="007D4145" w:rsidRPr="006E2D8E" w:rsidRDefault="007D4145" w:rsidP="007D4145">
      <w:pPr>
        <w:pStyle w:val="FP"/>
        <w:keepNext/>
        <w:rPr>
          <w:i/>
          <w:iCs/>
        </w:rPr>
      </w:pPr>
      <w:proofErr w:type="spellStart"/>
      <w:r w:rsidRPr="006E2D8E">
        <w:rPr>
          <w:i/>
          <w:iCs/>
        </w:rPr>
        <w:t>Kaixin</w:t>
      </w:r>
      <w:proofErr w:type="spellEnd"/>
      <w:r w:rsidRPr="006E2D8E">
        <w:rPr>
          <w:i/>
          <w:iCs/>
        </w:rPr>
        <w:t xml:space="preserve"> (CBN) raises concerns</w:t>
      </w:r>
    </w:p>
    <w:p w14:paraId="7ACB0611" w14:textId="77777777" w:rsidR="007D4145" w:rsidRPr="006E2D8E" w:rsidRDefault="007D4145" w:rsidP="007D4145">
      <w:pPr>
        <w:pStyle w:val="FP"/>
        <w:keepNext/>
        <w:rPr>
          <w:i/>
          <w:iCs/>
        </w:rPr>
      </w:pPr>
      <w:r w:rsidRPr="006E2D8E">
        <w:rPr>
          <w:i/>
          <w:iCs/>
        </w:rPr>
        <w:t>==== Revisions Deadline ====</w:t>
      </w:r>
    </w:p>
    <w:p w14:paraId="59B4B1D6" w14:textId="77777777" w:rsidR="007D4145" w:rsidRPr="006E2D8E" w:rsidRDefault="007D4145" w:rsidP="007D4145">
      <w:pPr>
        <w:pStyle w:val="FP"/>
        <w:keepNext/>
        <w:rPr>
          <w:i/>
          <w:iCs/>
        </w:rPr>
      </w:pPr>
      <w:r w:rsidRPr="006E2D8E">
        <w:rPr>
          <w:i/>
          <w:iCs/>
        </w:rPr>
        <w:t>Haris(Qualcomm) proposes post deadline r04</w:t>
      </w:r>
    </w:p>
    <w:p w14:paraId="04173BBB" w14:textId="77777777" w:rsidR="007D4145" w:rsidRPr="006E2D8E" w:rsidRDefault="007D4145" w:rsidP="007D4145">
      <w:pPr>
        <w:pStyle w:val="FP"/>
        <w:keepNext/>
        <w:rPr>
          <w:i/>
          <w:iCs/>
        </w:rPr>
      </w:pPr>
      <w:proofErr w:type="spellStart"/>
      <w:r w:rsidRPr="006E2D8E">
        <w:rPr>
          <w:i/>
          <w:iCs/>
        </w:rPr>
        <w:t>LiMeng</w:t>
      </w:r>
      <w:proofErr w:type="spellEnd"/>
      <w:r w:rsidRPr="006E2D8E">
        <w:rPr>
          <w:i/>
          <w:iCs/>
        </w:rPr>
        <w:t xml:space="preserve"> (Huawei) proposes post deadline r05 on top of post deadline r04.</w:t>
      </w:r>
    </w:p>
    <w:p w14:paraId="0A5B385F" w14:textId="77777777" w:rsidR="007D4145" w:rsidRPr="006E2D8E" w:rsidRDefault="007D4145" w:rsidP="007D4145">
      <w:pPr>
        <w:pStyle w:val="FP"/>
        <w:keepNext/>
        <w:rPr>
          <w:i/>
          <w:iCs/>
        </w:rPr>
      </w:pPr>
      <w:r w:rsidRPr="006E2D8E">
        <w:rPr>
          <w:i/>
          <w:iCs/>
        </w:rPr>
        <w:t>==== Comments Deadline ====</w:t>
      </w:r>
    </w:p>
    <w:p w14:paraId="35CA5CB0" w14:textId="77777777" w:rsidR="00EF4D46" w:rsidRPr="006E2D8E" w:rsidRDefault="00EF4D46" w:rsidP="00EF4D46">
      <w:pPr>
        <w:pStyle w:val="FP"/>
        <w:keepNext/>
        <w:rPr>
          <w:i/>
          <w:iCs/>
        </w:rPr>
      </w:pPr>
    </w:p>
    <w:p w14:paraId="2F528CD4" w14:textId="77777777" w:rsidR="00EF4D46" w:rsidRPr="00DA12F6" w:rsidRDefault="00EF4D46" w:rsidP="00EF4D46">
      <w:pPr>
        <w:keepNext/>
        <w:rPr>
          <w:rFonts w:cs="Arial"/>
          <w:b/>
        </w:rPr>
      </w:pPr>
      <w:r w:rsidRPr="00DA12F6">
        <w:rPr>
          <w:rFonts w:cs="Arial"/>
          <w:b/>
        </w:rPr>
        <w:t>Discussion and conclusion:</w:t>
      </w:r>
    </w:p>
    <w:p w14:paraId="426CCF56" w14:textId="47D33B56" w:rsidR="007D4145" w:rsidRDefault="007D4145" w:rsidP="007D4145">
      <w:r>
        <w:t xml:space="preserve">Qualcomm suggested that r02 had not received objections. Ericsson commented that the late functionality requested by TSG CT </w:t>
      </w:r>
      <w:r w:rsidR="004D63A8">
        <w:t>was not covered by this.</w:t>
      </w:r>
      <w:r>
        <w:t xml:space="preserve"> This was</w:t>
      </w:r>
      <w:r w:rsidR="004D63A8">
        <w:t xml:space="preserve"> then </w:t>
      </w:r>
      <w:r>
        <w:rPr>
          <w:color w:val="FF0000"/>
          <w:lang w:eastAsia="en-US"/>
        </w:rPr>
        <w:t>postponed</w:t>
      </w:r>
      <w:r>
        <w:t>.</w:t>
      </w:r>
    </w:p>
    <w:p w14:paraId="3829E707" w14:textId="77777777" w:rsidR="007D4145" w:rsidRDefault="007D4145" w:rsidP="007D4145"/>
    <w:p w14:paraId="58EBD702" w14:textId="77777777" w:rsidR="004D63A8" w:rsidRDefault="004D63A8" w:rsidP="004D63A8">
      <w:pPr>
        <w:keepNext/>
        <w:pBdr>
          <w:top w:val="single" w:sz="4" w:space="1" w:color="auto"/>
        </w:pBdr>
      </w:pPr>
      <w:r>
        <w:rPr>
          <w:color w:val="0000FF"/>
        </w:rPr>
        <w:t>S2-2201963</w:t>
      </w:r>
      <w:r>
        <w:t xml:space="preserve"> (LS In) LS from TSG CT: LS on parameters preconfigured in the UE to receive MBS service (Source: TSG CT)</w:t>
      </w:r>
    </w:p>
    <w:p w14:paraId="6AA44383" w14:textId="77777777" w:rsidR="004D63A8" w:rsidRPr="00A54044" w:rsidRDefault="004D63A8" w:rsidP="004D63A8">
      <w:pPr>
        <w:pStyle w:val="FP"/>
        <w:keepNext/>
        <w:rPr>
          <w:b/>
          <w:bCs/>
          <w:i/>
          <w:iCs/>
          <w:lang w:eastAsia="en-US"/>
        </w:rPr>
      </w:pPr>
      <w:r w:rsidRPr="00A54044">
        <w:rPr>
          <w:b/>
          <w:bCs/>
          <w:i/>
          <w:iCs/>
          <w:lang w:eastAsia="en-US"/>
        </w:rPr>
        <w:t>e-mail comments:</w:t>
      </w:r>
    </w:p>
    <w:p w14:paraId="3ABEE5FC" w14:textId="77777777" w:rsidR="004D63A8" w:rsidRPr="006E2D8E" w:rsidRDefault="004D63A8" w:rsidP="004D63A8">
      <w:pPr>
        <w:pStyle w:val="FP"/>
        <w:keepNext/>
        <w:rPr>
          <w:i/>
          <w:iCs/>
        </w:rPr>
      </w:pPr>
    </w:p>
    <w:p w14:paraId="0CF16009" w14:textId="77777777" w:rsidR="00EF4D46" w:rsidRPr="006E2D8E" w:rsidRDefault="00EF4D46" w:rsidP="00EF4D46">
      <w:pPr>
        <w:pStyle w:val="FP"/>
        <w:keepNext/>
        <w:rPr>
          <w:i/>
          <w:iCs/>
        </w:rPr>
      </w:pPr>
    </w:p>
    <w:p w14:paraId="22FDE388" w14:textId="77777777" w:rsidR="00EF4D46" w:rsidRPr="00DA12F6" w:rsidRDefault="00EF4D46" w:rsidP="00EF4D46">
      <w:pPr>
        <w:keepNext/>
        <w:rPr>
          <w:rFonts w:cs="Arial"/>
          <w:b/>
        </w:rPr>
      </w:pPr>
      <w:r w:rsidRPr="00DA12F6">
        <w:rPr>
          <w:rFonts w:cs="Arial"/>
          <w:b/>
        </w:rPr>
        <w:t>Discussion and conclusion:</w:t>
      </w:r>
    </w:p>
    <w:p w14:paraId="6ADEF0B4" w14:textId="09AB1DD8" w:rsidR="004D63A8" w:rsidRDefault="004D63A8" w:rsidP="004D63A8">
      <w:r>
        <w:t xml:space="preserve">This was </w:t>
      </w:r>
      <w:r>
        <w:rPr>
          <w:color w:val="FF0000"/>
          <w:lang w:eastAsia="en-US"/>
        </w:rPr>
        <w:t>postponed</w:t>
      </w:r>
      <w:r>
        <w:t>.</w:t>
      </w:r>
    </w:p>
    <w:p w14:paraId="3A90C8D7" w14:textId="77777777" w:rsidR="007D4145" w:rsidRDefault="007D4145" w:rsidP="007D4145"/>
    <w:p w14:paraId="45999B07" w14:textId="77777777" w:rsidR="004D63A8" w:rsidRDefault="004D63A8" w:rsidP="004D63A8">
      <w:pPr>
        <w:keepNext/>
        <w:pBdr>
          <w:top w:val="single" w:sz="4" w:space="1" w:color="auto"/>
        </w:pBdr>
      </w:pPr>
      <w:r>
        <w:rPr>
          <w:color w:val="0000FF"/>
        </w:rPr>
        <w:t>S2-2202354</w:t>
      </w:r>
      <w:r>
        <w:t xml:space="preserve"> (CR) 23.247 CR0106: Resolve the residual ENs and Clean-up in TS 23.247 (Source: Huawei, </w:t>
      </w:r>
      <w:proofErr w:type="spellStart"/>
      <w:r>
        <w:t>HiSilicon</w:t>
      </w:r>
      <w:proofErr w:type="spellEnd"/>
      <w:r>
        <w:t>)</w:t>
      </w:r>
    </w:p>
    <w:p w14:paraId="30DD4352" w14:textId="77777777" w:rsidR="004D63A8" w:rsidRPr="00A54044" w:rsidRDefault="004D63A8" w:rsidP="004D63A8">
      <w:pPr>
        <w:pStyle w:val="FP"/>
        <w:keepNext/>
        <w:rPr>
          <w:b/>
          <w:bCs/>
          <w:i/>
          <w:iCs/>
          <w:lang w:eastAsia="en-US"/>
        </w:rPr>
      </w:pPr>
      <w:r w:rsidRPr="00A54044">
        <w:rPr>
          <w:b/>
          <w:bCs/>
          <w:i/>
          <w:iCs/>
          <w:lang w:eastAsia="en-US"/>
        </w:rPr>
        <w:t>e-mail comments:</w:t>
      </w:r>
    </w:p>
    <w:p w14:paraId="336C6A38" w14:textId="77777777" w:rsidR="004D63A8" w:rsidRPr="006E2D8E" w:rsidRDefault="004D63A8" w:rsidP="004D63A8">
      <w:pPr>
        <w:pStyle w:val="FP"/>
        <w:keepNext/>
        <w:rPr>
          <w:i/>
          <w:iCs/>
        </w:rPr>
      </w:pPr>
      <w:r w:rsidRPr="006E2D8E">
        <w:rPr>
          <w:i/>
          <w:iCs/>
        </w:rPr>
        <w:t>Thomas (Nokia) provides r01</w:t>
      </w:r>
    </w:p>
    <w:p w14:paraId="6133C07B" w14:textId="77777777" w:rsidR="004D63A8" w:rsidRPr="006E2D8E" w:rsidRDefault="004D63A8" w:rsidP="004D63A8">
      <w:pPr>
        <w:pStyle w:val="FP"/>
        <w:keepNext/>
        <w:rPr>
          <w:i/>
          <w:iCs/>
        </w:rPr>
      </w:pPr>
      <w:r w:rsidRPr="006E2D8E">
        <w:rPr>
          <w:i/>
          <w:iCs/>
        </w:rPr>
        <w:t>Judy (Ericsson) provides r02</w:t>
      </w:r>
    </w:p>
    <w:p w14:paraId="196C1C3B" w14:textId="77777777" w:rsidR="004D63A8" w:rsidRPr="006E2D8E" w:rsidRDefault="004D63A8" w:rsidP="004D63A8">
      <w:pPr>
        <w:pStyle w:val="FP"/>
        <w:keepNext/>
        <w:rPr>
          <w:i/>
          <w:iCs/>
        </w:rPr>
      </w:pPr>
      <w:r w:rsidRPr="006E2D8E">
        <w:rPr>
          <w:i/>
          <w:iCs/>
        </w:rPr>
        <w:t>Thomas (Nokia) provides r03</w:t>
      </w:r>
    </w:p>
    <w:p w14:paraId="6383CC56" w14:textId="77777777" w:rsidR="004D63A8" w:rsidRPr="006E2D8E" w:rsidRDefault="004D63A8" w:rsidP="004D63A8">
      <w:pPr>
        <w:pStyle w:val="FP"/>
        <w:keepNext/>
        <w:rPr>
          <w:i/>
          <w:iCs/>
        </w:rPr>
      </w:pPr>
      <w:r w:rsidRPr="006E2D8E">
        <w:rPr>
          <w:i/>
          <w:iCs/>
        </w:rPr>
        <w:t>Judy (Ericsson) does not agree with r03 and comments</w:t>
      </w:r>
    </w:p>
    <w:p w14:paraId="5242F554" w14:textId="77777777" w:rsidR="004D63A8" w:rsidRPr="006E2D8E" w:rsidRDefault="004D63A8" w:rsidP="004D63A8">
      <w:pPr>
        <w:pStyle w:val="FP"/>
        <w:keepNext/>
        <w:rPr>
          <w:i/>
          <w:iCs/>
        </w:rPr>
      </w:pPr>
      <w:r w:rsidRPr="006E2D8E">
        <w:rPr>
          <w:i/>
          <w:iCs/>
        </w:rPr>
        <w:t>Thomas (Nokia) does not agree with r02 and comments</w:t>
      </w:r>
    </w:p>
    <w:p w14:paraId="6DCA7B8B" w14:textId="77777777" w:rsidR="004D63A8" w:rsidRPr="006E2D8E" w:rsidRDefault="004D63A8" w:rsidP="004D63A8">
      <w:pPr>
        <w:pStyle w:val="FP"/>
        <w:keepNext/>
        <w:rPr>
          <w:i/>
          <w:iCs/>
        </w:rPr>
      </w:pPr>
      <w:r w:rsidRPr="006E2D8E">
        <w:rPr>
          <w:i/>
          <w:iCs/>
        </w:rPr>
        <w:t>Thomas (Nokia) provides r04 (with additional affected clause requested by Judy) and r05 (reverting the controversial changes) to choose from</w:t>
      </w:r>
    </w:p>
    <w:p w14:paraId="0BF27025" w14:textId="77777777" w:rsidR="004D63A8" w:rsidRPr="006E2D8E" w:rsidRDefault="004D63A8" w:rsidP="004D63A8">
      <w:pPr>
        <w:pStyle w:val="FP"/>
        <w:keepNext/>
        <w:rPr>
          <w:i/>
          <w:iCs/>
        </w:rPr>
      </w:pPr>
      <w:proofErr w:type="spellStart"/>
      <w:r w:rsidRPr="006E2D8E">
        <w:rPr>
          <w:i/>
          <w:iCs/>
        </w:rPr>
        <w:t>LiMeng</w:t>
      </w:r>
      <w:proofErr w:type="spellEnd"/>
      <w:r w:rsidRPr="006E2D8E">
        <w:rPr>
          <w:i/>
          <w:iCs/>
        </w:rPr>
        <w:t xml:space="preserve"> (Huawei) can accept r04.</w:t>
      </w:r>
    </w:p>
    <w:p w14:paraId="6EC4FD9A" w14:textId="77777777" w:rsidR="004D63A8" w:rsidRPr="006E2D8E" w:rsidRDefault="004D63A8" w:rsidP="004D63A8">
      <w:pPr>
        <w:pStyle w:val="FP"/>
        <w:keepNext/>
        <w:rPr>
          <w:i/>
          <w:iCs/>
        </w:rPr>
      </w:pPr>
      <w:r w:rsidRPr="006E2D8E">
        <w:rPr>
          <w:i/>
          <w:iCs/>
        </w:rPr>
        <w:t>Judy (Ericsson) provides r06 based on r04</w:t>
      </w:r>
    </w:p>
    <w:p w14:paraId="1641E5B3" w14:textId="77777777" w:rsidR="004D63A8" w:rsidRPr="006E2D8E" w:rsidRDefault="004D63A8" w:rsidP="004D63A8">
      <w:pPr>
        <w:pStyle w:val="FP"/>
        <w:keepNext/>
        <w:rPr>
          <w:i/>
          <w:iCs/>
        </w:rPr>
      </w:pPr>
      <w:r w:rsidRPr="006E2D8E">
        <w:rPr>
          <w:i/>
          <w:iCs/>
        </w:rPr>
        <w:t>Thomas (Nokia) provides r08 based on r06</w:t>
      </w:r>
    </w:p>
    <w:p w14:paraId="7915B51A" w14:textId="77777777" w:rsidR="004D63A8" w:rsidRPr="006E2D8E" w:rsidRDefault="004D63A8" w:rsidP="004D63A8">
      <w:pPr>
        <w:pStyle w:val="FP"/>
        <w:keepNext/>
        <w:rPr>
          <w:i/>
          <w:iCs/>
        </w:rPr>
      </w:pPr>
      <w:r w:rsidRPr="006E2D8E">
        <w:rPr>
          <w:i/>
          <w:iCs/>
        </w:rPr>
        <w:t>Thomas (Nokia) objects against r04 and r06</w:t>
      </w:r>
    </w:p>
    <w:p w14:paraId="50D1A5AC" w14:textId="77777777" w:rsidR="004D63A8" w:rsidRPr="006E2D8E" w:rsidRDefault="004D63A8" w:rsidP="004D63A8">
      <w:pPr>
        <w:pStyle w:val="FP"/>
        <w:keepNext/>
        <w:rPr>
          <w:i/>
          <w:iCs/>
        </w:rPr>
      </w:pPr>
      <w:r w:rsidRPr="006E2D8E">
        <w:rPr>
          <w:i/>
          <w:iCs/>
        </w:rPr>
        <w:t>Judy (Ericsson) provides r09</w:t>
      </w:r>
    </w:p>
    <w:p w14:paraId="15CDA1CF" w14:textId="77777777" w:rsidR="004D63A8" w:rsidRPr="006E2D8E" w:rsidRDefault="004D63A8" w:rsidP="004D63A8">
      <w:pPr>
        <w:pStyle w:val="FP"/>
        <w:keepNext/>
        <w:rPr>
          <w:i/>
          <w:iCs/>
        </w:rPr>
      </w:pPr>
      <w:proofErr w:type="spellStart"/>
      <w:r w:rsidRPr="006E2D8E">
        <w:rPr>
          <w:i/>
          <w:iCs/>
        </w:rPr>
        <w:t>LiMeng</w:t>
      </w:r>
      <w:proofErr w:type="spellEnd"/>
      <w:r w:rsidRPr="006E2D8E">
        <w:rPr>
          <w:i/>
          <w:iCs/>
        </w:rPr>
        <w:t xml:space="preserve"> (Huawei) comments on r09 and provides r10.</w:t>
      </w:r>
    </w:p>
    <w:p w14:paraId="0CC55260" w14:textId="77777777" w:rsidR="004D63A8" w:rsidRPr="006E2D8E" w:rsidRDefault="004D63A8" w:rsidP="004D63A8">
      <w:pPr>
        <w:pStyle w:val="FP"/>
        <w:keepNext/>
        <w:rPr>
          <w:i/>
          <w:iCs/>
        </w:rPr>
      </w:pPr>
      <w:r w:rsidRPr="006E2D8E">
        <w:rPr>
          <w:i/>
          <w:iCs/>
        </w:rPr>
        <w:t>Thomas (Nokia) provides r11.</w:t>
      </w:r>
    </w:p>
    <w:p w14:paraId="08F5EDFE" w14:textId="77777777" w:rsidR="004D63A8" w:rsidRPr="006E2D8E" w:rsidRDefault="004D63A8" w:rsidP="004D63A8">
      <w:pPr>
        <w:pStyle w:val="FP"/>
        <w:keepNext/>
        <w:rPr>
          <w:i/>
          <w:iCs/>
        </w:rPr>
      </w:pPr>
      <w:r w:rsidRPr="006E2D8E">
        <w:rPr>
          <w:i/>
          <w:iCs/>
        </w:rPr>
        <w:t>==== Revisions Deadline ====</w:t>
      </w:r>
    </w:p>
    <w:p w14:paraId="5DB7D6D4" w14:textId="77777777" w:rsidR="004D63A8" w:rsidRPr="006E2D8E" w:rsidRDefault="004D63A8" w:rsidP="004D63A8">
      <w:pPr>
        <w:pStyle w:val="FP"/>
        <w:keepNext/>
        <w:rPr>
          <w:i/>
          <w:iCs/>
        </w:rPr>
      </w:pPr>
      <w:r w:rsidRPr="006E2D8E">
        <w:rPr>
          <w:i/>
          <w:iCs/>
        </w:rPr>
        <w:t>Judy (Ericsson) accepts r02, r05, r06 &amp; r09, objects to other revisions including r00 as the added text does not capture the implication of the removed EN and NOTE 4.</w:t>
      </w:r>
    </w:p>
    <w:p w14:paraId="70B96DA3" w14:textId="77777777" w:rsidR="004D63A8" w:rsidRPr="006E2D8E" w:rsidRDefault="004D63A8" w:rsidP="004D63A8">
      <w:pPr>
        <w:pStyle w:val="FP"/>
        <w:keepNext/>
        <w:rPr>
          <w:i/>
          <w:iCs/>
        </w:rPr>
      </w:pPr>
      <w:proofErr w:type="spellStart"/>
      <w:r w:rsidRPr="006E2D8E">
        <w:rPr>
          <w:i/>
          <w:iCs/>
        </w:rPr>
        <w:t>LiMeng</w:t>
      </w:r>
      <w:proofErr w:type="spellEnd"/>
      <w:r w:rsidRPr="006E2D8E">
        <w:rPr>
          <w:i/>
          <w:iCs/>
        </w:rPr>
        <w:t xml:space="preserve"> (Huawei) can accept r00, r01, r03-05, r10 and r11, and objects to other versions of this document. Suggest to go with r05 in this meeting for the sake of progress.</w:t>
      </w:r>
    </w:p>
    <w:p w14:paraId="14AFF244" w14:textId="77777777" w:rsidR="004D63A8" w:rsidRPr="006E2D8E" w:rsidRDefault="004D63A8" w:rsidP="004D63A8">
      <w:pPr>
        <w:pStyle w:val="FP"/>
        <w:keepNext/>
        <w:rPr>
          <w:i/>
          <w:iCs/>
        </w:rPr>
      </w:pPr>
      <w:r w:rsidRPr="006E2D8E">
        <w:rPr>
          <w:i/>
          <w:iCs/>
        </w:rPr>
        <w:t>Thomas (Nokia) objects against r02 and r06.</w:t>
      </w:r>
    </w:p>
    <w:p w14:paraId="3CEDCB7B" w14:textId="77777777" w:rsidR="004D63A8" w:rsidRPr="006E2D8E" w:rsidRDefault="004D63A8" w:rsidP="004D63A8">
      <w:pPr>
        <w:pStyle w:val="FP"/>
        <w:keepNext/>
        <w:rPr>
          <w:i/>
          <w:iCs/>
        </w:rPr>
      </w:pPr>
      <w:r w:rsidRPr="006E2D8E">
        <w:rPr>
          <w:i/>
          <w:iCs/>
        </w:rPr>
        <w:t>Thomas Nokia asks if Judy could accept r09 with two minor changes on top.</w:t>
      </w:r>
    </w:p>
    <w:p w14:paraId="09A4110B" w14:textId="77777777" w:rsidR="004D63A8" w:rsidRPr="006E2D8E" w:rsidRDefault="004D63A8" w:rsidP="004D63A8">
      <w:pPr>
        <w:pStyle w:val="FP"/>
        <w:keepNext/>
        <w:rPr>
          <w:i/>
          <w:iCs/>
        </w:rPr>
      </w:pPr>
      <w:r w:rsidRPr="006E2D8E">
        <w:rPr>
          <w:i/>
          <w:iCs/>
        </w:rPr>
        <w:t>If so suggest bringing that version to CC</w:t>
      </w:r>
    </w:p>
    <w:p w14:paraId="762E80ED" w14:textId="77777777" w:rsidR="004D63A8" w:rsidRPr="006E2D8E" w:rsidRDefault="004D63A8" w:rsidP="004D63A8">
      <w:pPr>
        <w:pStyle w:val="FP"/>
        <w:keepNext/>
        <w:rPr>
          <w:i/>
          <w:iCs/>
        </w:rPr>
      </w:pPr>
      <w:r w:rsidRPr="006E2D8E">
        <w:rPr>
          <w:i/>
          <w:iCs/>
        </w:rPr>
        <w:t>Judy (Ericsson) responds to Thomas (Nokia)</w:t>
      </w:r>
    </w:p>
    <w:p w14:paraId="7114EB32" w14:textId="77777777" w:rsidR="004D63A8" w:rsidRPr="006E2D8E" w:rsidRDefault="004D63A8" w:rsidP="004D63A8">
      <w:pPr>
        <w:pStyle w:val="FP"/>
        <w:keepNext/>
        <w:rPr>
          <w:i/>
          <w:iCs/>
        </w:rPr>
      </w:pPr>
      <w:r w:rsidRPr="006E2D8E">
        <w:rPr>
          <w:i/>
          <w:iCs/>
        </w:rPr>
        <w:t>Thomas (Nokia) replies to Judy</w:t>
      </w:r>
    </w:p>
    <w:p w14:paraId="4A8FDAF8" w14:textId="77777777" w:rsidR="004D63A8" w:rsidRPr="006E2D8E" w:rsidRDefault="004D63A8" w:rsidP="004D63A8">
      <w:pPr>
        <w:pStyle w:val="FP"/>
        <w:keepNext/>
        <w:rPr>
          <w:i/>
          <w:iCs/>
        </w:rPr>
      </w:pPr>
      <w:r w:rsidRPr="006E2D8E">
        <w:rPr>
          <w:i/>
          <w:iCs/>
        </w:rPr>
        <w:t>Thomas(Nokia) can accept r09</w:t>
      </w:r>
    </w:p>
    <w:p w14:paraId="0BD0350A" w14:textId="77777777" w:rsidR="004D63A8" w:rsidRPr="006E2D8E" w:rsidRDefault="004D63A8" w:rsidP="004D63A8">
      <w:pPr>
        <w:pStyle w:val="FP"/>
        <w:keepNext/>
        <w:rPr>
          <w:i/>
          <w:iCs/>
        </w:rPr>
      </w:pPr>
      <w:r w:rsidRPr="006E2D8E">
        <w:rPr>
          <w:i/>
          <w:iCs/>
        </w:rPr>
        <w:t>==== Comments Deadline ====</w:t>
      </w:r>
    </w:p>
    <w:p w14:paraId="010E9CF8" w14:textId="77777777" w:rsidR="00EF4D46" w:rsidRPr="006E2D8E" w:rsidRDefault="00EF4D46" w:rsidP="00EF4D46">
      <w:pPr>
        <w:pStyle w:val="FP"/>
        <w:keepNext/>
        <w:rPr>
          <w:i/>
          <w:iCs/>
        </w:rPr>
      </w:pPr>
    </w:p>
    <w:p w14:paraId="28A8914A" w14:textId="77777777" w:rsidR="00EF4D46" w:rsidRPr="00DA12F6" w:rsidRDefault="00EF4D46" w:rsidP="00EF4D46">
      <w:pPr>
        <w:keepNext/>
        <w:rPr>
          <w:rFonts w:cs="Arial"/>
          <w:b/>
        </w:rPr>
      </w:pPr>
      <w:r w:rsidRPr="00DA12F6">
        <w:rPr>
          <w:rFonts w:cs="Arial"/>
          <w:b/>
        </w:rPr>
        <w:t>Discussion and conclusion:</w:t>
      </w:r>
    </w:p>
    <w:p w14:paraId="112461D7" w14:textId="6CA807D7" w:rsidR="004D63A8" w:rsidRPr="004D63A8" w:rsidRDefault="004D63A8" w:rsidP="004D63A8">
      <w:r>
        <w:t xml:space="preserve">Huawei proposed r09. This was agreed and revised in </w:t>
      </w:r>
      <w:r w:rsidRPr="004D63A8">
        <w:rPr>
          <w:color w:val="0000FF"/>
        </w:rPr>
        <w:t>S2-2203592</w:t>
      </w:r>
      <w:r>
        <w:t xml:space="preserve">, which was </w:t>
      </w:r>
      <w:r w:rsidRPr="00C3284B">
        <w:rPr>
          <w:color w:val="FF0000"/>
          <w:lang w:eastAsia="en-US"/>
        </w:rPr>
        <w:t>approved</w:t>
      </w:r>
      <w:r>
        <w:t>.</w:t>
      </w:r>
    </w:p>
    <w:p w14:paraId="3BCA3ED6" w14:textId="77777777" w:rsidR="004D63A8" w:rsidRDefault="004D63A8" w:rsidP="004D63A8"/>
    <w:p w14:paraId="5B1AD2F9" w14:textId="77777777" w:rsidR="004D63A8" w:rsidRDefault="004D63A8" w:rsidP="004D63A8">
      <w:pPr>
        <w:keepNext/>
        <w:pBdr>
          <w:top w:val="single" w:sz="4" w:space="1" w:color="auto"/>
        </w:pBdr>
      </w:pPr>
      <w:r>
        <w:rPr>
          <w:color w:val="0000FF"/>
        </w:rPr>
        <w:lastRenderedPageBreak/>
        <w:t>S2-2202154</w:t>
      </w:r>
      <w:r>
        <w:t xml:space="preserve"> (P-CR) New Solution for KI#1: AF providing assistance information. (Source: Ericsson)</w:t>
      </w:r>
    </w:p>
    <w:p w14:paraId="2F1C878E" w14:textId="77777777" w:rsidR="004D63A8" w:rsidRPr="00A54044" w:rsidRDefault="004D63A8" w:rsidP="004D63A8">
      <w:pPr>
        <w:pStyle w:val="FP"/>
        <w:keepNext/>
        <w:rPr>
          <w:b/>
          <w:bCs/>
          <w:i/>
          <w:iCs/>
          <w:lang w:eastAsia="en-US"/>
        </w:rPr>
      </w:pPr>
      <w:r w:rsidRPr="00A54044">
        <w:rPr>
          <w:b/>
          <w:bCs/>
          <w:i/>
          <w:iCs/>
          <w:lang w:eastAsia="en-US"/>
        </w:rPr>
        <w:t>e-mail comments:</w:t>
      </w:r>
    </w:p>
    <w:p w14:paraId="7489180B" w14:textId="77777777" w:rsidR="004D63A8" w:rsidRPr="006E2D8E" w:rsidRDefault="004D63A8" w:rsidP="004D63A8">
      <w:pPr>
        <w:pStyle w:val="FP"/>
        <w:keepNext/>
        <w:rPr>
          <w:i/>
          <w:iCs/>
        </w:rPr>
      </w:pPr>
      <w:r w:rsidRPr="006E2D8E">
        <w:rPr>
          <w:i/>
          <w:iCs/>
        </w:rPr>
        <w:t>Xiaoyan (CATT) provides comments.</w:t>
      </w:r>
    </w:p>
    <w:p w14:paraId="4A6C4672" w14:textId="77777777" w:rsidR="004D63A8" w:rsidRPr="006E2D8E" w:rsidRDefault="004D63A8" w:rsidP="004D63A8">
      <w:pPr>
        <w:pStyle w:val="FP"/>
        <w:keepNext/>
        <w:rPr>
          <w:i/>
          <w:iCs/>
        </w:rPr>
      </w:pPr>
      <w:r w:rsidRPr="006E2D8E">
        <w:rPr>
          <w:i/>
          <w:iCs/>
        </w:rPr>
        <w:t>Judy (Ericsson) responds to Xiaoyan (CATT)</w:t>
      </w:r>
    </w:p>
    <w:p w14:paraId="36D76559" w14:textId="77777777" w:rsidR="004D63A8" w:rsidRPr="006E2D8E" w:rsidRDefault="004D63A8" w:rsidP="004D63A8">
      <w:pPr>
        <w:pStyle w:val="FP"/>
        <w:keepNext/>
        <w:rPr>
          <w:i/>
          <w:iCs/>
        </w:rPr>
      </w:pPr>
      <w:proofErr w:type="spellStart"/>
      <w:r w:rsidRPr="006E2D8E">
        <w:rPr>
          <w:i/>
          <w:iCs/>
        </w:rPr>
        <w:t>Youngkyo</w:t>
      </w:r>
      <w:proofErr w:type="spellEnd"/>
      <w:r w:rsidRPr="006E2D8E">
        <w:rPr>
          <w:i/>
          <w:iCs/>
        </w:rPr>
        <w:t>(Samsung) provides comments.</w:t>
      </w:r>
    </w:p>
    <w:p w14:paraId="0057CA52" w14:textId="77777777" w:rsidR="004D63A8" w:rsidRPr="006E2D8E" w:rsidRDefault="004D63A8" w:rsidP="004D63A8">
      <w:pPr>
        <w:pStyle w:val="FP"/>
        <w:keepNext/>
        <w:rPr>
          <w:i/>
          <w:iCs/>
        </w:rPr>
      </w:pPr>
      <w:r w:rsidRPr="006E2D8E">
        <w:rPr>
          <w:i/>
          <w:iCs/>
        </w:rPr>
        <w:t>Thomas (Nokia) comments</w:t>
      </w:r>
    </w:p>
    <w:p w14:paraId="42F96E1A" w14:textId="77777777" w:rsidR="004D63A8" w:rsidRPr="006E2D8E" w:rsidRDefault="004D63A8" w:rsidP="004D63A8">
      <w:pPr>
        <w:pStyle w:val="FP"/>
        <w:keepNext/>
        <w:rPr>
          <w:i/>
          <w:iCs/>
        </w:rPr>
      </w:pPr>
      <w:r w:rsidRPr="006E2D8E">
        <w:rPr>
          <w:i/>
          <w:iCs/>
        </w:rPr>
        <w:t>Judy (Ericsson) responds to Thomas (Nokia)</w:t>
      </w:r>
    </w:p>
    <w:p w14:paraId="7601ABC4" w14:textId="77777777" w:rsidR="004D63A8" w:rsidRPr="006E2D8E" w:rsidRDefault="004D63A8" w:rsidP="004D63A8">
      <w:pPr>
        <w:pStyle w:val="FP"/>
        <w:keepNext/>
        <w:rPr>
          <w:i/>
          <w:iCs/>
        </w:rPr>
      </w:pPr>
      <w:r w:rsidRPr="006E2D8E">
        <w:rPr>
          <w:i/>
          <w:iCs/>
        </w:rPr>
        <w:t xml:space="preserve">Judy (Ericsson) responds to </w:t>
      </w:r>
      <w:proofErr w:type="spellStart"/>
      <w:r w:rsidRPr="006E2D8E">
        <w:rPr>
          <w:i/>
          <w:iCs/>
        </w:rPr>
        <w:t>Youngkyo</w:t>
      </w:r>
      <w:proofErr w:type="spellEnd"/>
      <w:r w:rsidRPr="006E2D8E">
        <w:rPr>
          <w:i/>
          <w:iCs/>
        </w:rPr>
        <w:t>(Samsung)</w:t>
      </w:r>
    </w:p>
    <w:p w14:paraId="39278201" w14:textId="77777777" w:rsidR="004D63A8" w:rsidRPr="006E2D8E" w:rsidRDefault="004D63A8" w:rsidP="004D63A8">
      <w:pPr>
        <w:pStyle w:val="FP"/>
        <w:keepNext/>
        <w:rPr>
          <w:i/>
          <w:iCs/>
        </w:rPr>
      </w:pPr>
      <w:r w:rsidRPr="006E2D8E">
        <w:rPr>
          <w:i/>
          <w:iCs/>
        </w:rPr>
        <w:t>==== Revisions Deadline ====</w:t>
      </w:r>
    </w:p>
    <w:p w14:paraId="3BB32752" w14:textId="77777777" w:rsidR="004D63A8" w:rsidRPr="006E2D8E" w:rsidRDefault="004D63A8" w:rsidP="004D63A8">
      <w:pPr>
        <w:pStyle w:val="FP"/>
        <w:keepNext/>
        <w:rPr>
          <w:i/>
          <w:iCs/>
        </w:rPr>
      </w:pPr>
      <w:r w:rsidRPr="006E2D8E">
        <w:rPr>
          <w:i/>
          <w:iCs/>
        </w:rPr>
        <w:t>Thomas/Nokia) objects against r00,</w:t>
      </w:r>
    </w:p>
    <w:p w14:paraId="62F84F27" w14:textId="77777777" w:rsidR="004D63A8" w:rsidRPr="006E2D8E" w:rsidRDefault="004D63A8" w:rsidP="004D63A8">
      <w:pPr>
        <w:pStyle w:val="FP"/>
        <w:keepNext/>
        <w:rPr>
          <w:i/>
          <w:iCs/>
        </w:rPr>
      </w:pPr>
      <w:r w:rsidRPr="006E2D8E">
        <w:rPr>
          <w:i/>
          <w:iCs/>
        </w:rPr>
        <w:t>suggest agreeing r00 with one additional change (for CC3)</w:t>
      </w:r>
    </w:p>
    <w:p w14:paraId="6B016741" w14:textId="77777777" w:rsidR="004D63A8" w:rsidRPr="006E2D8E" w:rsidRDefault="004D63A8" w:rsidP="004D63A8">
      <w:pPr>
        <w:pStyle w:val="FP"/>
        <w:keepNext/>
        <w:rPr>
          <w:i/>
          <w:iCs/>
        </w:rPr>
      </w:pPr>
      <w:r w:rsidRPr="006E2D8E">
        <w:rPr>
          <w:i/>
          <w:iCs/>
        </w:rPr>
        <w:t>Judy (Ericsson) provides post-</w:t>
      </w:r>
      <w:proofErr w:type="spellStart"/>
      <w:r w:rsidRPr="006E2D8E">
        <w:rPr>
          <w:i/>
          <w:iCs/>
        </w:rPr>
        <w:t>dealine</w:t>
      </w:r>
      <w:proofErr w:type="spellEnd"/>
      <w:r w:rsidRPr="006E2D8E">
        <w:rPr>
          <w:i/>
          <w:iCs/>
        </w:rPr>
        <w:t xml:space="preserve"> revision r01 to address Thomas (Nokia)'s comment</w:t>
      </w:r>
    </w:p>
    <w:p w14:paraId="2FE30B85" w14:textId="77777777" w:rsidR="004D63A8" w:rsidRPr="006E2D8E" w:rsidRDefault="004D63A8" w:rsidP="004D63A8">
      <w:pPr>
        <w:pStyle w:val="FP"/>
        <w:keepNext/>
        <w:rPr>
          <w:i/>
          <w:iCs/>
        </w:rPr>
      </w:pPr>
      <w:r w:rsidRPr="006E2D8E">
        <w:rPr>
          <w:i/>
          <w:iCs/>
        </w:rPr>
        <w:t>==== Comments Deadline ====</w:t>
      </w:r>
    </w:p>
    <w:p w14:paraId="65DA8A64" w14:textId="77777777" w:rsidR="00EF4D46" w:rsidRPr="006E2D8E" w:rsidRDefault="00EF4D46" w:rsidP="00EF4D46">
      <w:pPr>
        <w:pStyle w:val="FP"/>
        <w:keepNext/>
        <w:rPr>
          <w:i/>
          <w:iCs/>
        </w:rPr>
      </w:pPr>
    </w:p>
    <w:p w14:paraId="0BFC00C0" w14:textId="77777777" w:rsidR="00EF4D46" w:rsidRPr="00DA12F6" w:rsidRDefault="00EF4D46" w:rsidP="00EF4D46">
      <w:pPr>
        <w:keepNext/>
        <w:rPr>
          <w:rFonts w:cs="Arial"/>
          <w:b/>
        </w:rPr>
      </w:pPr>
      <w:r w:rsidRPr="00DA12F6">
        <w:rPr>
          <w:rFonts w:cs="Arial"/>
          <w:b/>
        </w:rPr>
        <w:t>Discussion and conclusion:</w:t>
      </w:r>
    </w:p>
    <w:p w14:paraId="3FB52AB9" w14:textId="422B1FC7" w:rsidR="004D63A8" w:rsidRDefault="004D63A8" w:rsidP="004D63A8">
      <w:r>
        <w:t xml:space="preserve">Ericsson proposed the original with a change to the mapping table in clause 6. This was agreed and revised in </w:t>
      </w:r>
      <w:r w:rsidRPr="004D63A8">
        <w:rPr>
          <w:color w:val="0000FF"/>
        </w:rPr>
        <w:t>S2-220359</w:t>
      </w:r>
      <w:r>
        <w:rPr>
          <w:color w:val="0000FF"/>
        </w:rPr>
        <w:t>3</w:t>
      </w:r>
      <w:r>
        <w:t xml:space="preserve">, which was </w:t>
      </w:r>
      <w:r w:rsidRPr="00C3284B">
        <w:rPr>
          <w:color w:val="FF0000"/>
          <w:lang w:eastAsia="en-US"/>
        </w:rPr>
        <w:t>approved</w:t>
      </w:r>
      <w:r>
        <w:t>.</w:t>
      </w:r>
    </w:p>
    <w:p w14:paraId="2434D067" w14:textId="77777777" w:rsidR="004D63A8" w:rsidRDefault="004D63A8" w:rsidP="004D63A8"/>
    <w:p w14:paraId="0A596837" w14:textId="77777777" w:rsidR="004D63A8" w:rsidRDefault="004D63A8" w:rsidP="004D63A8">
      <w:pPr>
        <w:keepNext/>
        <w:pBdr>
          <w:top w:val="single" w:sz="4" w:space="1" w:color="auto"/>
        </w:pBdr>
      </w:pPr>
      <w:r>
        <w:rPr>
          <w:color w:val="0000FF"/>
        </w:rPr>
        <w:t>S2-2202771</w:t>
      </w:r>
      <w:r>
        <w:t xml:space="preserve"> (P-CR) TR 23.700-85: KI#1, new solution proposal on URSP in VPLMN. (Source: Qualcomm Incorporated, Intel)</w:t>
      </w:r>
    </w:p>
    <w:p w14:paraId="22FFAB12" w14:textId="77777777" w:rsidR="004D63A8" w:rsidRPr="00A54044" w:rsidRDefault="004D63A8" w:rsidP="004D63A8">
      <w:pPr>
        <w:pStyle w:val="FP"/>
        <w:keepNext/>
        <w:rPr>
          <w:b/>
          <w:bCs/>
          <w:i/>
          <w:iCs/>
          <w:lang w:eastAsia="en-US"/>
        </w:rPr>
      </w:pPr>
      <w:r w:rsidRPr="00A54044">
        <w:rPr>
          <w:b/>
          <w:bCs/>
          <w:i/>
          <w:iCs/>
          <w:lang w:eastAsia="en-US"/>
        </w:rPr>
        <w:t>e-mail comments:</w:t>
      </w:r>
    </w:p>
    <w:p w14:paraId="4552A802" w14:textId="77777777" w:rsidR="004D63A8" w:rsidRPr="0053016A" w:rsidRDefault="004D63A8" w:rsidP="004D63A8">
      <w:pPr>
        <w:pStyle w:val="FP"/>
        <w:keepNext/>
        <w:rPr>
          <w:i/>
          <w:iCs/>
        </w:rPr>
      </w:pPr>
      <w:r w:rsidRPr="0053016A">
        <w:rPr>
          <w:i/>
          <w:iCs/>
        </w:rPr>
        <w:t>Dimitris (Lenovo) does not see how this solution is backwards compatible</w:t>
      </w:r>
    </w:p>
    <w:p w14:paraId="0F041FBC" w14:textId="77777777" w:rsidR="004D63A8" w:rsidRPr="0053016A" w:rsidRDefault="004D63A8" w:rsidP="004D63A8">
      <w:pPr>
        <w:pStyle w:val="FP"/>
        <w:keepNext/>
        <w:rPr>
          <w:i/>
          <w:iCs/>
        </w:rPr>
      </w:pPr>
      <w:r w:rsidRPr="0053016A">
        <w:rPr>
          <w:i/>
          <w:iCs/>
        </w:rPr>
        <w:t>Belen (Ericsson) provides comments</w:t>
      </w:r>
    </w:p>
    <w:p w14:paraId="2C421BF5" w14:textId="77777777" w:rsidR="004D63A8" w:rsidRPr="0053016A" w:rsidRDefault="004D63A8" w:rsidP="004D63A8">
      <w:pPr>
        <w:pStyle w:val="FP"/>
        <w:keepNext/>
        <w:rPr>
          <w:i/>
          <w:iCs/>
        </w:rPr>
      </w:pPr>
      <w:r w:rsidRPr="0053016A">
        <w:rPr>
          <w:i/>
          <w:iCs/>
        </w:rPr>
        <w:t>Jicheol (Samsung) comments.</w:t>
      </w:r>
    </w:p>
    <w:p w14:paraId="7F37435E" w14:textId="77777777" w:rsidR="004D63A8" w:rsidRPr="0053016A" w:rsidRDefault="004D63A8" w:rsidP="004D63A8">
      <w:pPr>
        <w:pStyle w:val="FP"/>
        <w:keepNext/>
        <w:rPr>
          <w:i/>
          <w:iCs/>
        </w:rPr>
      </w:pPr>
      <w:r w:rsidRPr="0053016A">
        <w:rPr>
          <w:i/>
          <w:iCs/>
        </w:rPr>
        <w:t>Hong (Qualcomm) provides r01.</w:t>
      </w:r>
    </w:p>
    <w:p w14:paraId="0620644A" w14:textId="77777777" w:rsidR="004D63A8" w:rsidRPr="0053016A" w:rsidRDefault="004D63A8" w:rsidP="004D63A8">
      <w:pPr>
        <w:pStyle w:val="FP"/>
        <w:keepNext/>
        <w:rPr>
          <w:i/>
          <w:iCs/>
        </w:rPr>
      </w:pPr>
      <w:r w:rsidRPr="0053016A">
        <w:rPr>
          <w:i/>
          <w:iCs/>
        </w:rPr>
        <w:t>Belen (Ericsson) provides comments.</w:t>
      </w:r>
    </w:p>
    <w:p w14:paraId="23B4172B" w14:textId="77777777" w:rsidR="004D63A8" w:rsidRPr="0053016A" w:rsidRDefault="004D63A8" w:rsidP="004D63A8">
      <w:pPr>
        <w:pStyle w:val="FP"/>
        <w:keepNext/>
        <w:rPr>
          <w:i/>
          <w:iCs/>
        </w:rPr>
      </w:pPr>
      <w:r w:rsidRPr="0053016A">
        <w:rPr>
          <w:i/>
          <w:iCs/>
        </w:rPr>
        <w:t>Hong (Qualcomm) replies to Belen.</w:t>
      </w:r>
    </w:p>
    <w:p w14:paraId="4EE98D82" w14:textId="77777777" w:rsidR="004D63A8" w:rsidRPr="0053016A" w:rsidRDefault="004D63A8" w:rsidP="004D63A8">
      <w:pPr>
        <w:pStyle w:val="FP"/>
        <w:keepNext/>
        <w:rPr>
          <w:i/>
          <w:iCs/>
        </w:rPr>
      </w:pPr>
      <w:r w:rsidRPr="0053016A">
        <w:rPr>
          <w:i/>
          <w:iCs/>
        </w:rPr>
        <w:t>Belen (Ericsson) objects to the solution.</w:t>
      </w:r>
    </w:p>
    <w:p w14:paraId="70E6999A" w14:textId="77777777" w:rsidR="004D63A8" w:rsidRPr="0053016A" w:rsidRDefault="004D63A8" w:rsidP="004D63A8">
      <w:pPr>
        <w:pStyle w:val="FP"/>
        <w:keepNext/>
        <w:rPr>
          <w:i/>
          <w:iCs/>
        </w:rPr>
      </w:pPr>
      <w:r w:rsidRPr="0053016A">
        <w:rPr>
          <w:i/>
          <w:iCs/>
        </w:rPr>
        <w:t>==== Revisions Deadline ====</w:t>
      </w:r>
    </w:p>
    <w:p w14:paraId="599F9FEE" w14:textId="77777777" w:rsidR="004D63A8" w:rsidRPr="0053016A" w:rsidRDefault="004D63A8" w:rsidP="004D63A8">
      <w:pPr>
        <w:pStyle w:val="FP"/>
        <w:keepNext/>
        <w:rPr>
          <w:i/>
          <w:iCs/>
        </w:rPr>
      </w:pPr>
      <w:r w:rsidRPr="0053016A">
        <w:rPr>
          <w:i/>
          <w:iCs/>
        </w:rPr>
        <w:t>Hong (Qualcomm) replies to Belen that the previous Ericsson comment does not reflect the paper's content.</w:t>
      </w:r>
    </w:p>
    <w:p w14:paraId="5BC75862" w14:textId="77777777" w:rsidR="004D63A8" w:rsidRPr="0053016A" w:rsidRDefault="004D63A8" w:rsidP="004D63A8">
      <w:pPr>
        <w:pStyle w:val="FP"/>
        <w:keepNext/>
        <w:rPr>
          <w:i/>
          <w:iCs/>
        </w:rPr>
      </w:pPr>
      <w:r w:rsidRPr="0053016A">
        <w:rPr>
          <w:i/>
          <w:iCs/>
        </w:rPr>
        <w:t>Yang (OPPO) supports to agree this solution with r01. And also agree it is technically correct</w:t>
      </w:r>
    </w:p>
    <w:p w14:paraId="09968929" w14:textId="77777777" w:rsidR="004D63A8" w:rsidRPr="0053016A" w:rsidRDefault="004D63A8" w:rsidP="004D63A8">
      <w:pPr>
        <w:pStyle w:val="FP"/>
        <w:keepNext/>
        <w:rPr>
          <w:i/>
          <w:iCs/>
        </w:rPr>
      </w:pPr>
      <w:proofErr w:type="spellStart"/>
      <w:r w:rsidRPr="0053016A">
        <w:rPr>
          <w:i/>
          <w:iCs/>
        </w:rPr>
        <w:t>Changhong</w:t>
      </w:r>
      <w:proofErr w:type="spellEnd"/>
      <w:r w:rsidRPr="0053016A">
        <w:rPr>
          <w:i/>
          <w:iCs/>
        </w:rPr>
        <w:t xml:space="preserve"> (Intel) proposes to agree r01.</w:t>
      </w:r>
    </w:p>
    <w:p w14:paraId="6F18B066" w14:textId="77777777" w:rsidR="004D63A8" w:rsidRPr="0053016A" w:rsidRDefault="004D63A8" w:rsidP="004D63A8">
      <w:pPr>
        <w:pStyle w:val="FP"/>
        <w:keepNext/>
        <w:rPr>
          <w:i/>
          <w:iCs/>
        </w:rPr>
      </w:pPr>
      <w:r w:rsidRPr="0053016A">
        <w:rPr>
          <w:i/>
          <w:iCs/>
        </w:rPr>
        <w:t>Tao(VC) please check r01 agreeable or not.</w:t>
      </w:r>
    </w:p>
    <w:p w14:paraId="21343656" w14:textId="77777777" w:rsidR="004D63A8" w:rsidRPr="0053016A" w:rsidRDefault="004D63A8" w:rsidP="004D63A8">
      <w:pPr>
        <w:pStyle w:val="FP"/>
        <w:keepNext/>
        <w:rPr>
          <w:i/>
          <w:iCs/>
        </w:rPr>
      </w:pPr>
      <w:r w:rsidRPr="0053016A">
        <w:rPr>
          <w:i/>
          <w:iCs/>
        </w:rPr>
        <w:t>Belen (Ericsson) objects to r01 as already stated. Proposes an EN</w:t>
      </w:r>
    </w:p>
    <w:p w14:paraId="6B154FB1" w14:textId="77777777" w:rsidR="004D63A8" w:rsidRPr="0053016A" w:rsidRDefault="004D63A8" w:rsidP="004D63A8">
      <w:pPr>
        <w:pStyle w:val="FP"/>
        <w:keepNext/>
        <w:rPr>
          <w:i/>
          <w:iCs/>
        </w:rPr>
      </w:pPr>
      <w:r w:rsidRPr="0053016A">
        <w:rPr>
          <w:i/>
          <w:iCs/>
        </w:rPr>
        <w:t>Hong (Qualcomm) replies to Belen, and suggest to handle in CC#3 if any new EN needs to be added as in r02 (in draft folder).</w:t>
      </w:r>
    </w:p>
    <w:p w14:paraId="2B9F19F6" w14:textId="77777777" w:rsidR="004D63A8" w:rsidRPr="0053016A" w:rsidRDefault="004D63A8" w:rsidP="004D63A8">
      <w:pPr>
        <w:pStyle w:val="FP"/>
        <w:keepNext/>
        <w:rPr>
          <w:i/>
          <w:iCs/>
        </w:rPr>
      </w:pPr>
      <w:r w:rsidRPr="0053016A">
        <w:rPr>
          <w:i/>
          <w:iCs/>
        </w:rPr>
        <w:t>Belen (Ericsson) replies to QC.</w:t>
      </w:r>
    </w:p>
    <w:p w14:paraId="11B3B222" w14:textId="77777777" w:rsidR="004D63A8" w:rsidRPr="0053016A" w:rsidRDefault="004D63A8" w:rsidP="004D63A8">
      <w:pPr>
        <w:pStyle w:val="FP"/>
        <w:keepNext/>
        <w:rPr>
          <w:i/>
          <w:iCs/>
        </w:rPr>
      </w:pPr>
      <w:r w:rsidRPr="0053016A">
        <w:rPr>
          <w:i/>
          <w:iCs/>
        </w:rPr>
        <w:t>Hong (Qualcomm) provides r03 in draft folder for CC#3.</w:t>
      </w:r>
    </w:p>
    <w:p w14:paraId="35C58BEF" w14:textId="77777777" w:rsidR="004D63A8" w:rsidRPr="0053016A" w:rsidRDefault="004D63A8" w:rsidP="004D63A8">
      <w:pPr>
        <w:pStyle w:val="FP"/>
        <w:keepNext/>
        <w:rPr>
          <w:i/>
          <w:iCs/>
        </w:rPr>
      </w:pPr>
      <w:r w:rsidRPr="0053016A">
        <w:rPr>
          <w:i/>
          <w:iCs/>
        </w:rPr>
        <w:t>Belen (Ericsson) is okay with r03</w:t>
      </w:r>
    </w:p>
    <w:p w14:paraId="76961189" w14:textId="77777777" w:rsidR="004D63A8" w:rsidRPr="0053016A" w:rsidRDefault="004D63A8" w:rsidP="004D63A8">
      <w:pPr>
        <w:pStyle w:val="FP"/>
        <w:keepNext/>
        <w:rPr>
          <w:i/>
          <w:iCs/>
        </w:rPr>
      </w:pPr>
      <w:r w:rsidRPr="0053016A">
        <w:rPr>
          <w:i/>
          <w:iCs/>
        </w:rPr>
        <w:t>==== Comments Deadline ====</w:t>
      </w:r>
    </w:p>
    <w:p w14:paraId="5DB57C72" w14:textId="77777777" w:rsidR="00EF4D46" w:rsidRPr="006E2D8E" w:rsidRDefault="00EF4D46" w:rsidP="00EF4D46">
      <w:pPr>
        <w:pStyle w:val="FP"/>
        <w:keepNext/>
        <w:rPr>
          <w:i/>
          <w:iCs/>
        </w:rPr>
      </w:pPr>
    </w:p>
    <w:p w14:paraId="1674122F" w14:textId="77777777" w:rsidR="00EF4D46" w:rsidRPr="00DA12F6" w:rsidRDefault="00EF4D46" w:rsidP="00EF4D46">
      <w:pPr>
        <w:keepNext/>
        <w:rPr>
          <w:rFonts w:cs="Arial"/>
          <w:b/>
        </w:rPr>
      </w:pPr>
      <w:r w:rsidRPr="00DA12F6">
        <w:rPr>
          <w:rFonts w:cs="Arial"/>
          <w:b/>
        </w:rPr>
        <w:t>Discussion and conclusion:</w:t>
      </w:r>
    </w:p>
    <w:p w14:paraId="01C29490" w14:textId="089FEBF5" w:rsidR="004D63A8" w:rsidRDefault="004D63A8" w:rsidP="004D63A8">
      <w:r>
        <w:t xml:space="preserve">Qualcomm proposed r02 with changes from r02 which is r01adding editors notes. This was provided as r03. r01 with the editors notes was agreed and revised in </w:t>
      </w:r>
      <w:r w:rsidRPr="004D63A8">
        <w:rPr>
          <w:color w:val="0000FF"/>
        </w:rPr>
        <w:t>S2-220359</w:t>
      </w:r>
      <w:r>
        <w:rPr>
          <w:color w:val="0000FF"/>
        </w:rPr>
        <w:t>4</w:t>
      </w:r>
      <w:r>
        <w:t xml:space="preserve">, which was </w:t>
      </w:r>
      <w:r w:rsidRPr="00C3284B">
        <w:rPr>
          <w:color w:val="FF0000"/>
          <w:lang w:eastAsia="en-US"/>
        </w:rPr>
        <w:t>approved</w:t>
      </w:r>
      <w:r>
        <w:t>.</w:t>
      </w:r>
    </w:p>
    <w:p w14:paraId="192BC70D" w14:textId="6C5D2F05" w:rsidR="004D63A8" w:rsidRDefault="004D63A8" w:rsidP="004D63A8"/>
    <w:p w14:paraId="6EC07D7E" w14:textId="77777777" w:rsidR="003B07E6" w:rsidRDefault="003B07E6" w:rsidP="003B07E6">
      <w:pPr>
        <w:keepNext/>
        <w:pBdr>
          <w:top w:val="single" w:sz="4" w:space="1" w:color="auto"/>
        </w:pBdr>
      </w:pPr>
      <w:r>
        <w:rPr>
          <w:color w:val="0000FF"/>
        </w:rPr>
        <w:lastRenderedPageBreak/>
        <w:t>S2-2202192</w:t>
      </w:r>
      <w:r>
        <w:t xml:space="preserve"> (CR) 23.501 CR3595: Cleaning up the description of time distribution methods and parameters (Source: Ericsson)</w:t>
      </w:r>
    </w:p>
    <w:p w14:paraId="699B2C1A" w14:textId="77777777" w:rsidR="003B07E6" w:rsidRPr="00A54044" w:rsidRDefault="003B07E6" w:rsidP="003B07E6">
      <w:pPr>
        <w:pStyle w:val="FP"/>
        <w:keepNext/>
        <w:rPr>
          <w:b/>
          <w:bCs/>
          <w:i/>
          <w:iCs/>
          <w:lang w:eastAsia="en-US"/>
        </w:rPr>
      </w:pPr>
      <w:r w:rsidRPr="00A54044">
        <w:rPr>
          <w:b/>
          <w:bCs/>
          <w:i/>
          <w:iCs/>
          <w:lang w:eastAsia="en-US"/>
        </w:rPr>
        <w:t>e-mail comments:</w:t>
      </w:r>
    </w:p>
    <w:p w14:paraId="00F7DFDA" w14:textId="77777777" w:rsidR="003B07E6" w:rsidRPr="006E2D8E" w:rsidRDefault="003B07E6" w:rsidP="003B07E6">
      <w:pPr>
        <w:pStyle w:val="FP"/>
        <w:keepNext/>
        <w:rPr>
          <w:i/>
          <w:iCs/>
        </w:rPr>
      </w:pPr>
      <w:r w:rsidRPr="006E2D8E">
        <w:rPr>
          <w:i/>
          <w:iCs/>
        </w:rPr>
        <w:t>Scott (Inspur) comments on this paper and propose to merge it to 2279.</w:t>
      </w:r>
    </w:p>
    <w:p w14:paraId="40537215" w14:textId="77777777" w:rsidR="003B07E6" w:rsidRPr="006E2D8E" w:rsidRDefault="003B07E6" w:rsidP="003B07E6">
      <w:pPr>
        <w:pStyle w:val="FP"/>
        <w:keepNext/>
        <w:rPr>
          <w:i/>
          <w:iCs/>
        </w:rPr>
      </w:pPr>
      <w:r w:rsidRPr="006E2D8E">
        <w:rPr>
          <w:i/>
          <w:iCs/>
        </w:rPr>
        <w:t>Devaki (Nokia) provides r01.</w:t>
      </w:r>
    </w:p>
    <w:p w14:paraId="5C4C58D5" w14:textId="77777777" w:rsidR="003B07E6" w:rsidRPr="006E2D8E" w:rsidRDefault="003B07E6" w:rsidP="003B07E6">
      <w:pPr>
        <w:pStyle w:val="FP"/>
        <w:keepNext/>
        <w:rPr>
          <w:i/>
          <w:iCs/>
        </w:rPr>
      </w:pPr>
      <w:r w:rsidRPr="006E2D8E">
        <w:rPr>
          <w:i/>
          <w:iCs/>
        </w:rPr>
        <w:t>Sang-Jun (Samsung) supports r01, asks to add Samsung as co-signer, and objects to merging it to 2279.</w:t>
      </w:r>
    </w:p>
    <w:p w14:paraId="77F8DA70" w14:textId="77777777" w:rsidR="003B07E6" w:rsidRPr="006E2D8E" w:rsidRDefault="003B07E6" w:rsidP="003B07E6">
      <w:pPr>
        <w:pStyle w:val="FP"/>
        <w:keepNext/>
        <w:rPr>
          <w:i/>
          <w:iCs/>
        </w:rPr>
      </w:pPr>
      <w:r w:rsidRPr="006E2D8E">
        <w:rPr>
          <w:i/>
          <w:iCs/>
        </w:rPr>
        <w:t>Scott (Inspur) propose the way forward.</w:t>
      </w:r>
    </w:p>
    <w:p w14:paraId="20E0EC95" w14:textId="77777777" w:rsidR="003B07E6" w:rsidRPr="006E2D8E" w:rsidRDefault="003B07E6" w:rsidP="003B07E6">
      <w:pPr>
        <w:pStyle w:val="FP"/>
        <w:keepNext/>
        <w:rPr>
          <w:i/>
          <w:iCs/>
        </w:rPr>
      </w:pPr>
      <w:proofErr w:type="spellStart"/>
      <w:r w:rsidRPr="006E2D8E">
        <w:rPr>
          <w:i/>
          <w:iCs/>
        </w:rPr>
        <w:t>zhendong</w:t>
      </w:r>
      <w:proofErr w:type="spellEnd"/>
      <w:r w:rsidRPr="006E2D8E">
        <w:rPr>
          <w:i/>
          <w:iCs/>
        </w:rPr>
        <w:t xml:space="preserve"> (ZTE) provides r02</w:t>
      </w:r>
    </w:p>
    <w:p w14:paraId="6FE0C733" w14:textId="77777777" w:rsidR="003B07E6" w:rsidRPr="006E2D8E" w:rsidRDefault="003B07E6" w:rsidP="003B07E6">
      <w:pPr>
        <w:pStyle w:val="FP"/>
        <w:keepNext/>
        <w:rPr>
          <w:i/>
          <w:iCs/>
        </w:rPr>
      </w:pPr>
      <w:proofErr w:type="spellStart"/>
      <w:r w:rsidRPr="006E2D8E">
        <w:rPr>
          <w:i/>
          <w:iCs/>
        </w:rPr>
        <w:t>Qianghua</w:t>
      </w:r>
      <w:proofErr w:type="spellEnd"/>
      <w:r w:rsidRPr="006E2D8E">
        <w:rPr>
          <w:i/>
          <w:iCs/>
        </w:rPr>
        <w:t xml:space="preserve"> (Huawei) provides comments</w:t>
      </w:r>
    </w:p>
    <w:p w14:paraId="1D46DCC6" w14:textId="77777777" w:rsidR="003B07E6" w:rsidRPr="006E2D8E" w:rsidRDefault="003B07E6" w:rsidP="003B07E6">
      <w:pPr>
        <w:pStyle w:val="FP"/>
        <w:keepNext/>
        <w:rPr>
          <w:i/>
          <w:iCs/>
        </w:rPr>
      </w:pPr>
      <w:r w:rsidRPr="006E2D8E">
        <w:rPr>
          <w:i/>
          <w:iCs/>
        </w:rPr>
        <w:t>György (Ericsson) responds</w:t>
      </w:r>
    </w:p>
    <w:p w14:paraId="42906B7A" w14:textId="77777777" w:rsidR="003B07E6" w:rsidRPr="006E2D8E" w:rsidRDefault="003B07E6" w:rsidP="003B07E6">
      <w:pPr>
        <w:pStyle w:val="FP"/>
        <w:keepNext/>
        <w:rPr>
          <w:i/>
          <w:iCs/>
        </w:rPr>
      </w:pPr>
      <w:r w:rsidRPr="006E2D8E">
        <w:rPr>
          <w:i/>
          <w:iCs/>
        </w:rPr>
        <w:t>Sebastian (Qualcomm) provides r03</w:t>
      </w:r>
    </w:p>
    <w:p w14:paraId="3977EF1A" w14:textId="77777777" w:rsidR="003B07E6" w:rsidRPr="006E2D8E" w:rsidRDefault="003B07E6" w:rsidP="003B07E6">
      <w:pPr>
        <w:pStyle w:val="FP"/>
        <w:keepNext/>
        <w:rPr>
          <w:i/>
          <w:iCs/>
        </w:rPr>
      </w:pPr>
      <w:proofErr w:type="spellStart"/>
      <w:r w:rsidRPr="006E2D8E">
        <w:rPr>
          <w:i/>
          <w:iCs/>
        </w:rPr>
        <w:t>Qianghua</w:t>
      </w:r>
      <w:proofErr w:type="spellEnd"/>
      <w:r w:rsidRPr="006E2D8E">
        <w:rPr>
          <w:i/>
          <w:iCs/>
        </w:rPr>
        <w:t xml:space="preserve"> (Huawei) provides r04</w:t>
      </w:r>
    </w:p>
    <w:p w14:paraId="491C92BC" w14:textId="77777777" w:rsidR="003B07E6" w:rsidRPr="006E2D8E" w:rsidRDefault="003B07E6" w:rsidP="003B07E6">
      <w:pPr>
        <w:pStyle w:val="FP"/>
        <w:keepNext/>
        <w:rPr>
          <w:i/>
          <w:iCs/>
        </w:rPr>
      </w:pPr>
      <w:r w:rsidRPr="006E2D8E">
        <w:rPr>
          <w:i/>
          <w:iCs/>
        </w:rPr>
        <w:t>==== Revisions Deadline ====</w:t>
      </w:r>
    </w:p>
    <w:p w14:paraId="68360B6A" w14:textId="77777777" w:rsidR="003B07E6" w:rsidRPr="006E2D8E" w:rsidRDefault="003B07E6" w:rsidP="003B07E6">
      <w:pPr>
        <w:pStyle w:val="FP"/>
        <w:keepNext/>
        <w:rPr>
          <w:i/>
          <w:iCs/>
        </w:rPr>
      </w:pPr>
      <w:r w:rsidRPr="006E2D8E">
        <w:rPr>
          <w:i/>
          <w:iCs/>
        </w:rPr>
        <w:t>György (Ericsson) comments and proposes to go with r03</w:t>
      </w:r>
    </w:p>
    <w:p w14:paraId="7C60C888" w14:textId="77777777" w:rsidR="003B07E6" w:rsidRPr="006E2D8E" w:rsidRDefault="003B07E6" w:rsidP="003B07E6">
      <w:pPr>
        <w:pStyle w:val="FP"/>
        <w:keepNext/>
        <w:rPr>
          <w:i/>
          <w:iCs/>
        </w:rPr>
      </w:pPr>
      <w:proofErr w:type="spellStart"/>
      <w:r w:rsidRPr="006E2D8E">
        <w:rPr>
          <w:i/>
          <w:iCs/>
        </w:rPr>
        <w:t>Qianghua</w:t>
      </w:r>
      <w:proofErr w:type="spellEnd"/>
      <w:r w:rsidRPr="006E2D8E">
        <w:rPr>
          <w:i/>
          <w:iCs/>
        </w:rPr>
        <w:t xml:space="preserve"> (Huawei) objects r00-r03, and suggests a way forward</w:t>
      </w:r>
    </w:p>
    <w:p w14:paraId="27FA003F" w14:textId="77777777" w:rsidR="003B07E6" w:rsidRPr="006E2D8E" w:rsidRDefault="003B07E6" w:rsidP="003B07E6">
      <w:pPr>
        <w:pStyle w:val="FP"/>
        <w:keepNext/>
        <w:rPr>
          <w:i/>
          <w:iCs/>
        </w:rPr>
      </w:pPr>
      <w:proofErr w:type="spellStart"/>
      <w:r w:rsidRPr="006E2D8E">
        <w:rPr>
          <w:i/>
          <w:iCs/>
        </w:rPr>
        <w:t>zhendong</w:t>
      </w:r>
      <w:proofErr w:type="spellEnd"/>
      <w:r w:rsidRPr="006E2D8E">
        <w:rPr>
          <w:i/>
          <w:iCs/>
        </w:rPr>
        <w:t xml:space="preserve"> (ZTE) provides clarification on the dependency</w:t>
      </w:r>
    </w:p>
    <w:p w14:paraId="3CE827A9" w14:textId="77777777" w:rsidR="003B07E6" w:rsidRPr="006E2D8E" w:rsidRDefault="003B07E6" w:rsidP="003B07E6">
      <w:pPr>
        <w:pStyle w:val="FP"/>
        <w:keepNext/>
        <w:rPr>
          <w:i/>
          <w:iCs/>
        </w:rPr>
      </w:pPr>
      <w:r w:rsidRPr="006E2D8E">
        <w:rPr>
          <w:i/>
          <w:iCs/>
        </w:rPr>
        <w:t>Devaki (Nokia) comments.</w:t>
      </w:r>
    </w:p>
    <w:p w14:paraId="31464FC5" w14:textId="77777777" w:rsidR="003B07E6" w:rsidRPr="006E2D8E" w:rsidRDefault="003B07E6" w:rsidP="003B07E6">
      <w:pPr>
        <w:pStyle w:val="FP"/>
        <w:keepNext/>
        <w:rPr>
          <w:i/>
          <w:iCs/>
        </w:rPr>
      </w:pPr>
      <w:r w:rsidRPr="006E2D8E">
        <w:rPr>
          <w:i/>
          <w:iCs/>
        </w:rPr>
        <w:t>Sang-Jun (Samsung) supports r03, and asks to add Samsung as co-signer before final upload.</w:t>
      </w:r>
    </w:p>
    <w:p w14:paraId="716EF614" w14:textId="77777777" w:rsidR="003B07E6" w:rsidRPr="006E2D8E" w:rsidRDefault="003B07E6" w:rsidP="003B07E6">
      <w:pPr>
        <w:pStyle w:val="FP"/>
        <w:keepNext/>
        <w:rPr>
          <w:i/>
          <w:iCs/>
        </w:rPr>
      </w:pPr>
      <w:r w:rsidRPr="006E2D8E">
        <w:rPr>
          <w:i/>
          <w:iCs/>
        </w:rPr>
        <w:t>Scott(Inspur) objects 00-03.</w:t>
      </w:r>
    </w:p>
    <w:p w14:paraId="48E36257" w14:textId="77777777" w:rsidR="003B07E6" w:rsidRPr="006E2D8E" w:rsidRDefault="003B07E6" w:rsidP="003B07E6">
      <w:pPr>
        <w:pStyle w:val="FP"/>
        <w:keepNext/>
        <w:rPr>
          <w:i/>
          <w:iCs/>
        </w:rPr>
      </w:pPr>
      <w:r w:rsidRPr="006E2D8E">
        <w:rPr>
          <w:i/>
          <w:iCs/>
        </w:rPr>
        <w:t>Shabnam (Ericsson) attaches the email with Ericsson responses and asks Inspur to not block progress. We understand that INSPUR joined these discussions recently. We request you reconsider your objection, as external readers found it difficult to understand the two methods so we are trying to avoid mistakes by misunderstanding.</w:t>
      </w:r>
    </w:p>
    <w:p w14:paraId="56406DDC" w14:textId="77777777" w:rsidR="003B07E6" w:rsidRPr="006E2D8E" w:rsidRDefault="003B07E6" w:rsidP="003B07E6">
      <w:pPr>
        <w:pStyle w:val="FP"/>
        <w:keepNext/>
        <w:rPr>
          <w:i/>
          <w:iCs/>
        </w:rPr>
      </w:pPr>
      <w:r w:rsidRPr="006E2D8E">
        <w:rPr>
          <w:i/>
          <w:iCs/>
        </w:rPr>
        <w:t>Scott(Inspur) replies to withdraw objection.</w:t>
      </w:r>
    </w:p>
    <w:p w14:paraId="00C36AFD" w14:textId="77777777" w:rsidR="003B07E6" w:rsidRPr="006E2D8E" w:rsidRDefault="003B07E6" w:rsidP="003B07E6">
      <w:pPr>
        <w:pStyle w:val="FP"/>
        <w:keepNext/>
        <w:rPr>
          <w:i/>
          <w:iCs/>
        </w:rPr>
      </w:pPr>
      <w:r w:rsidRPr="006E2D8E">
        <w:rPr>
          <w:i/>
          <w:iCs/>
        </w:rPr>
        <w:t>==== Comments Deadline ====</w:t>
      </w:r>
    </w:p>
    <w:p w14:paraId="7DEA56B5" w14:textId="77777777" w:rsidR="00EF4D46" w:rsidRPr="006E2D8E" w:rsidRDefault="00EF4D46" w:rsidP="00EF4D46">
      <w:pPr>
        <w:pStyle w:val="FP"/>
        <w:keepNext/>
        <w:rPr>
          <w:i/>
          <w:iCs/>
        </w:rPr>
      </w:pPr>
    </w:p>
    <w:p w14:paraId="220D6274" w14:textId="77777777" w:rsidR="00EF4D46" w:rsidRPr="00DA12F6" w:rsidRDefault="00EF4D46" w:rsidP="00EF4D46">
      <w:pPr>
        <w:keepNext/>
        <w:rPr>
          <w:rFonts w:cs="Arial"/>
          <w:b/>
        </w:rPr>
      </w:pPr>
      <w:r w:rsidRPr="00DA12F6">
        <w:rPr>
          <w:rFonts w:cs="Arial"/>
          <w:b/>
        </w:rPr>
        <w:t>Discussion and conclusion:</w:t>
      </w:r>
    </w:p>
    <w:p w14:paraId="766594A6" w14:textId="3A2F6340" w:rsidR="003B07E6" w:rsidRDefault="003B07E6" w:rsidP="003B07E6">
      <w:r>
        <w:t>Huawei objected to r03 as they could not accept t</w:t>
      </w:r>
      <w:r w:rsidRPr="003B07E6">
        <w:t xml:space="preserve">he </w:t>
      </w:r>
      <w:r>
        <w:t>second</w:t>
      </w:r>
      <w:r w:rsidRPr="003B07E6">
        <w:t xml:space="preserve"> b</w:t>
      </w:r>
      <w:r>
        <w:t xml:space="preserve">ullet and suggested r04 was acceptable. Ericsson replied that this also changes definitions. This was then </w:t>
      </w:r>
      <w:r w:rsidRPr="003B07E6">
        <w:rPr>
          <w:color w:val="FF0000"/>
        </w:rPr>
        <w:t>postponed</w:t>
      </w:r>
      <w:r>
        <w:t>.</w:t>
      </w:r>
    </w:p>
    <w:p w14:paraId="3204A57B" w14:textId="77777777" w:rsidR="003B07E6" w:rsidRDefault="003B07E6" w:rsidP="003B07E6"/>
    <w:p w14:paraId="0B0C7E3C" w14:textId="77777777" w:rsidR="003B07E6" w:rsidRDefault="003B07E6" w:rsidP="003B07E6">
      <w:pPr>
        <w:keepNext/>
        <w:pBdr>
          <w:top w:val="single" w:sz="4" w:space="1" w:color="auto"/>
        </w:pBdr>
      </w:pPr>
      <w:r>
        <w:rPr>
          <w:color w:val="0000FF"/>
        </w:rPr>
        <w:t>S2-2202279</w:t>
      </w:r>
      <w:r>
        <w:t xml:space="preserve"> (CR) 23.501 CR3603: Revisions on Exposure of Time Synchronization (Source: Inspur)</w:t>
      </w:r>
    </w:p>
    <w:p w14:paraId="7953837C" w14:textId="77777777" w:rsidR="003B07E6" w:rsidRPr="00A54044" w:rsidRDefault="003B07E6" w:rsidP="003B07E6">
      <w:pPr>
        <w:pStyle w:val="FP"/>
        <w:keepNext/>
        <w:rPr>
          <w:b/>
          <w:bCs/>
          <w:i/>
          <w:iCs/>
          <w:lang w:eastAsia="en-US"/>
        </w:rPr>
      </w:pPr>
      <w:r w:rsidRPr="00A54044">
        <w:rPr>
          <w:b/>
          <w:bCs/>
          <w:i/>
          <w:iCs/>
          <w:lang w:eastAsia="en-US"/>
        </w:rPr>
        <w:t>e-mail comments:</w:t>
      </w:r>
    </w:p>
    <w:p w14:paraId="13E81506" w14:textId="77777777" w:rsidR="003B07E6" w:rsidRPr="006E2D8E" w:rsidRDefault="003B07E6" w:rsidP="003B07E6">
      <w:pPr>
        <w:pStyle w:val="FP"/>
        <w:keepNext/>
        <w:rPr>
          <w:i/>
          <w:iCs/>
        </w:rPr>
      </w:pPr>
      <w:r w:rsidRPr="006E2D8E">
        <w:rPr>
          <w:i/>
          <w:iCs/>
        </w:rPr>
        <w:t>Devaki (Nokia) responds to INSPUR.</w:t>
      </w:r>
    </w:p>
    <w:p w14:paraId="497B4D16" w14:textId="77777777" w:rsidR="003B07E6" w:rsidRPr="006E2D8E" w:rsidRDefault="003B07E6" w:rsidP="003B07E6">
      <w:pPr>
        <w:pStyle w:val="FP"/>
        <w:keepNext/>
        <w:rPr>
          <w:i/>
          <w:iCs/>
        </w:rPr>
      </w:pPr>
      <w:r w:rsidRPr="006E2D8E">
        <w:rPr>
          <w:i/>
          <w:iCs/>
        </w:rPr>
        <w:t>Scott (Inspur) comments on Devaki's comments.</w:t>
      </w:r>
    </w:p>
    <w:p w14:paraId="1A4930E4" w14:textId="77777777" w:rsidR="003B07E6" w:rsidRPr="006E2D8E" w:rsidRDefault="003B07E6" w:rsidP="003B07E6">
      <w:pPr>
        <w:pStyle w:val="FP"/>
        <w:keepNext/>
        <w:rPr>
          <w:i/>
          <w:iCs/>
        </w:rPr>
      </w:pPr>
      <w:r w:rsidRPr="006E2D8E">
        <w:rPr>
          <w:i/>
          <w:iCs/>
        </w:rPr>
        <w:t>Devaki (Nokia) comments that the changes in this CR conflicts with 2192 (which in our view is better basis to start), conflict needs to be resolved, only one CR can be used as the basis.</w:t>
      </w:r>
    </w:p>
    <w:p w14:paraId="04E563E3" w14:textId="77777777" w:rsidR="003B07E6" w:rsidRPr="006E2D8E" w:rsidRDefault="003B07E6" w:rsidP="003B07E6">
      <w:pPr>
        <w:pStyle w:val="FP"/>
        <w:keepNext/>
        <w:rPr>
          <w:i/>
          <w:iCs/>
        </w:rPr>
      </w:pPr>
      <w:r w:rsidRPr="006E2D8E">
        <w:rPr>
          <w:i/>
          <w:iCs/>
        </w:rPr>
        <w:t>Sang-Jun (</w:t>
      </w:r>
      <w:proofErr w:type="spellStart"/>
      <w:r w:rsidRPr="006E2D8E">
        <w:rPr>
          <w:i/>
          <w:iCs/>
        </w:rPr>
        <w:t>samsung</w:t>
      </w:r>
      <w:proofErr w:type="spellEnd"/>
      <w:r w:rsidRPr="006E2D8E">
        <w:rPr>
          <w:i/>
          <w:iCs/>
        </w:rPr>
        <w:t>) has similar views as Devaki (Nokia).</w:t>
      </w:r>
    </w:p>
    <w:p w14:paraId="6F35B2C2" w14:textId="77777777" w:rsidR="003B07E6" w:rsidRPr="006E2D8E" w:rsidRDefault="003B07E6" w:rsidP="003B07E6">
      <w:pPr>
        <w:pStyle w:val="FP"/>
        <w:keepNext/>
        <w:rPr>
          <w:i/>
          <w:iCs/>
        </w:rPr>
      </w:pPr>
      <w:r w:rsidRPr="006E2D8E">
        <w:rPr>
          <w:i/>
          <w:iCs/>
        </w:rPr>
        <w:t>György (Ericsson) agrees with Nokia and proposes to consider this merged into 2192</w:t>
      </w:r>
    </w:p>
    <w:p w14:paraId="7A17BEA0" w14:textId="77777777" w:rsidR="003B07E6" w:rsidRPr="006E2D8E" w:rsidRDefault="003B07E6" w:rsidP="003B07E6">
      <w:pPr>
        <w:pStyle w:val="FP"/>
        <w:keepNext/>
        <w:rPr>
          <w:i/>
          <w:iCs/>
        </w:rPr>
      </w:pPr>
      <w:proofErr w:type="spellStart"/>
      <w:r w:rsidRPr="006E2D8E">
        <w:rPr>
          <w:i/>
          <w:iCs/>
        </w:rPr>
        <w:t>zhendong</w:t>
      </w:r>
      <w:proofErr w:type="spellEnd"/>
      <w:r w:rsidRPr="006E2D8E">
        <w:rPr>
          <w:i/>
          <w:iCs/>
        </w:rPr>
        <w:t xml:space="preserve"> (ZTE) provides comment</w:t>
      </w:r>
    </w:p>
    <w:p w14:paraId="7BF8ED98" w14:textId="77777777" w:rsidR="003B07E6" w:rsidRPr="006E2D8E" w:rsidRDefault="003B07E6" w:rsidP="003B07E6">
      <w:pPr>
        <w:pStyle w:val="FP"/>
        <w:keepNext/>
        <w:rPr>
          <w:i/>
          <w:iCs/>
        </w:rPr>
      </w:pPr>
      <w:proofErr w:type="spellStart"/>
      <w:r w:rsidRPr="006E2D8E">
        <w:rPr>
          <w:i/>
          <w:iCs/>
        </w:rPr>
        <w:t>zhendong</w:t>
      </w:r>
      <w:proofErr w:type="spellEnd"/>
      <w:r w:rsidRPr="006E2D8E">
        <w:rPr>
          <w:i/>
          <w:iCs/>
        </w:rPr>
        <w:t xml:space="preserve"> (ZTE) provides the response</w:t>
      </w:r>
    </w:p>
    <w:p w14:paraId="17BFC899" w14:textId="77777777" w:rsidR="003B07E6" w:rsidRPr="006E2D8E" w:rsidRDefault="003B07E6" w:rsidP="003B07E6">
      <w:pPr>
        <w:pStyle w:val="FP"/>
        <w:keepNext/>
        <w:rPr>
          <w:i/>
          <w:iCs/>
        </w:rPr>
      </w:pPr>
      <w:r w:rsidRPr="006E2D8E">
        <w:rPr>
          <w:i/>
          <w:iCs/>
        </w:rPr>
        <w:t xml:space="preserve">Scott(Inspur) replies to </w:t>
      </w:r>
      <w:proofErr w:type="spellStart"/>
      <w:r w:rsidRPr="006E2D8E">
        <w:rPr>
          <w:i/>
          <w:iCs/>
        </w:rPr>
        <w:t>zhendong</w:t>
      </w:r>
      <w:proofErr w:type="spellEnd"/>
      <w:r w:rsidRPr="006E2D8E">
        <w:rPr>
          <w:i/>
          <w:iCs/>
        </w:rPr>
        <w:t xml:space="preserve"> (ZTE)</w:t>
      </w:r>
    </w:p>
    <w:p w14:paraId="337F4A1C" w14:textId="77777777" w:rsidR="003B07E6" w:rsidRPr="006E2D8E" w:rsidRDefault="003B07E6" w:rsidP="003B07E6">
      <w:pPr>
        <w:pStyle w:val="FP"/>
        <w:keepNext/>
        <w:rPr>
          <w:i/>
          <w:iCs/>
        </w:rPr>
      </w:pPr>
      <w:r w:rsidRPr="006E2D8E">
        <w:rPr>
          <w:i/>
          <w:iCs/>
        </w:rPr>
        <w:t>==== Revisions Deadline ====</w:t>
      </w:r>
    </w:p>
    <w:p w14:paraId="354AD450" w14:textId="77777777" w:rsidR="003B07E6" w:rsidRPr="006E2D8E" w:rsidRDefault="003B07E6" w:rsidP="003B07E6">
      <w:pPr>
        <w:pStyle w:val="FP"/>
        <w:keepNext/>
        <w:rPr>
          <w:i/>
          <w:iCs/>
        </w:rPr>
      </w:pPr>
      <w:r w:rsidRPr="006E2D8E">
        <w:rPr>
          <w:i/>
          <w:iCs/>
        </w:rPr>
        <w:t>Scott(Inspur) provides the response</w:t>
      </w:r>
    </w:p>
    <w:p w14:paraId="12BFC720" w14:textId="77777777" w:rsidR="003B07E6" w:rsidRPr="006E2D8E" w:rsidRDefault="003B07E6" w:rsidP="003B07E6">
      <w:pPr>
        <w:pStyle w:val="FP"/>
        <w:keepNext/>
        <w:rPr>
          <w:i/>
          <w:iCs/>
        </w:rPr>
      </w:pPr>
      <w:r w:rsidRPr="006E2D8E">
        <w:rPr>
          <w:i/>
          <w:iCs/>
        </w:rPr>
        <w:t>Devaki (Nokia) replies</w:t>
      </w:r>
    </w:p>
    <w:p w14:paraId="6246C3BB" w14:textId="77777777" w:rsidR="003B07E6" w:rsidRPr="006E2D8E" w:rsidRDefault="003B07E6" w:rsidP="003B07E6">
      <w:pPr>
        <w:pStyle w:val="FP"/>
        <w:keepNext/>
        <w:rPr>
          <w:i/>
          <w:iCs/>
        </w:rPr>
      </w:pPr>
      <w:r w:rsidRPr="006E2D8E">
        <w:rPr>
          <w:i/>
          <w:iCs/>
        </w:rPr>
        <w:t>Scott(Inspur) replies to Devaki</w:t>
      </w:r>
    </w:p>
    <w:p w14:paraId="4FCFC41C" w14:textId="77777777" w:rsidR="003B07E6" w:rsidRPr="006E2D8E" w:rsidRDefault="003B07E6" w:rsidP="003B07E6">
      <w:pPr>
        <w:pStyle w:val="FP"/>
        <w:keepNext/>
        <w:rPr>
          <w:i/>
          <w:iCs/>
        </w:rPr>
      </w:pPr>
      <w:r w:rsidRPr="006E2D8E">
        <w:rPr>
          <w:i/>
          <w:iCs/>
        </w:rPr>
        <w:t>Shabnam (Ericsson) comments that changes in the first clause we do not see needed, it is just different ways of presenting the content and not FASMO. For change of clause title in your second change, I can understand your proposal is better formulated but needs consensus to change.</w:t>
      </w:r>
    </w:p>
    <w:p w14:paraId="70A34494" w14:textId="77777777" w:rsidR="003B07E6" w:rsidRPr="006E2D8E" w:rsidRDefault="003B07E6" w:rsidP="003B07E6">
      <w:pPr>
        <w:pStyle w:val="FP"/>
        <w:keepNext/>
        <w:rPr>
          <w:i/>
          <w:iCs/>
        </w:rPr>
      </w:pPr>
      <w:r w:rsidRPr="006E2D8E">
        <w:rPr>
          <w:i/>
          <w:iCs/>
        </w:rPr>
        <w:t>Also, I would like to point out that we discussed last time and agreed we should not add parameters on the title</w:t>
      </w:r>
    </w:p>
    <w:p w14:paraId="428ADCDF" w14:textId="77777777" w:rsidR="003B07E6" w:rsidRPr="006E2D8E" w:rsidRDefault="003B07E6" w:rsidP="003B07E6">
      <w:pPr>
        <w:pStyle w:val="FP"/>
        <w:keepNext/>
        <w:rPr>
          <w:i/>
          <w:iCs/>
        </w:rPr>
      </w:pPr>
      <w:r w:rsidRPr="006E2D8E">
        <w:rPr>
          <w:i/>
          <w:iCs/>
        </w:rPr>
        <w:t>as that restricts future use of the clause. So, we need to avoid that.</w:t>
      </w:r>
    </w:p>
    <w:p w14:paraId="644841A2" w14:textId="77777777" w:rsidR="003B07E6" w:rsidRPr="006E2D8E" w:rsidRDefault="003B07E6" w:rsidP="003B07E6">
      <w:pPr>
        <w:pStyle w:val="FP"/>
        <w:keepNext/>
        <w:rPr>
          <w:i/>
          <w:iCs/>
        </w:rPr>
      </w:pPr>
      <w:r w:rsidRPr="006E2D8E">
        <w:rPr>
          <w:i/>
          <w:iCs/>
        </w:rPr>
        <w:t>Scott(Inspur) replies to Shabnam (Ericsson).</w:t>
      </w:r>
    </w:p>
    <w:p w14:paraId="430ACFE6" w14:textId="77777777" w:rsidR="003B07E6" w:rsidRPr="006E2D8E" w:rsidRDefault="003B07E6" w:rsidP="003B07E6">
      <w:pPr>
        <w:pStyle w:val="FP"/>
        <w:keepNext/>
        <w:rPr>
          <w:i/>
          <w:iCs/>
        </w:rPr>
      </w:pPr>
      <w:r w:rsidRPr="006E2D8E">
        <w:rPr>
          <w:i/>
          <w:iCs/>
        </w:rPr>
        <w:t>Shabnam (Ericsson) responds in line to clarify and hope we can decouple approval of 2192 from this.</w:t>
      </w:r>
    </w:p>
    <w:p w14:paraId="10D6818D" w14:textId="77777777" w:rsidR="003B07E6" w:rsidRPr="006E2D8E" w:rsidRDefault="003B07E6" w:rsidP="003B07E6">
      <w:pPr>
        <w:pStyle w:val="FP"/>
        <w:keepNext/>
        <w:rPr>
          <w:i/>
          <w:iCs/>
        </w:rPr>
      </w:pPr>
      <w:r w:rsidRPr="006E2D8E">
        <w:rPr>
          <w:i/>
          <w:iCs/>
        </w:rPr>
        <w:t>==== Comments Deadline ====</w:t>
      </w:r>
    </w:p>
    <w:p w14:paraId="1034AD48" w14:textId="77777777" w:rsidR="003B07E6" w:rsidRPr="006E2D8E" w:rsidRDefault="003B07E6" w:rsidP="003B07E6">
      <w:pPr>
        <w:pStyle w:val="FP"/>
        <w:keepNext/>
        <w:rPr>
          <w:i/>
          <w:iCs/>
        </w:rPr>
      </w:pPr>
      <w:r w:rsidRPr="006E2D8E">
        <w:rPr>
          <w:i/>
          <w:iCs/>
        </w:rPr>
        <w:t>Devaki (Nokia) comments that this document should be marked as withdrawn or noted as discussed with Scott offline. Scott does not prefer this to be marked as merged with 2192.</w:t>
      </w:r>
    </w:p>
    <w:p w14:paraId="7686C9FD" w14:textId="77777777" w:rsidR="00EF4D46" w:rsidRPr="006E2D8E" w:rsidRDefault="00EF4D46" w:rsidP="00EF4D46">
      <w:pPr>
        <w:pStyle w:val="FP"/>
        <w:keepNext/>
        <w:rPr>
          <w:i/>
          <w:iCs/>
        </w:rPr>
      </w:pPr>
    </w:p>
    <w:p w14:paraId="2BFFE48D" w14:textId="77777777" w:rsidR="00EF4D46" w:rsidRPr="00DA12F6" w:rsidRDefault="00EF4D46" w:rsidP="00EF4D46">
      <w:pPr>
        <w:keepNext/>
        <w:rPr>
          <w:rFonts w:cs="Arial"/>
          <w:b/>
        </w:rPr>
      </w:pPr>
      <w:r w:rsidRPr="00DA12F6">
        <w:rPr>
          <w:rFonts w:cs="Arial"/>
          <w:b/>
        </w:rPr>
        <w:t>Discussion and conclusion:</w:t>
      </w:r>
    </w:p>
    <w:p w14:paraId="2990899D" w14:textId="28FC23A1" w:rsidR="003B07E6" w:rsidRDefault="003B07E6" w:rsidP="003B07E6">
      <w:r>
        <w:t xml:space="preserve">This was </w:t>
      </w:r>
      <w:r w:rsidRPr="003B07E6">
        <w:rPr>
          <w:color w:val="FF0000"/>
        </w:rPr>
        <w:t>postponed</w:t>
      </w:r>
      <w:r>
        <w:t>.</w:t>
      </w:r>
    </w:p>
    <w:p w14:paraId="69FB1021" w14:textId="77777777" w:rsidR="003B07E6" w:rsidRDefault="003B07E6" w:rsidP="003B07E6"/>
    <w:p w14:paraId="14E2ED9E" w14:textId="77777777" w:rsidR="003B07E6" w:rsidRDefault="003B07E6" w:rsidP="003B07E6">
      <w:pPr>
        <w:keepNext/>
        <w:pBdr>
          <w:top w:val="single" w:sz="4" w:space="1" w:color="auto"/>
        </w:pBdr>
      </w:pPr>
      <w:r>
        <w:rPr>
          <w:color w:val="0000FF"/>
        </w:rPr>
        <w:lastRenderedPageBreak/>
        <w:t>S2-2202283</w:t>
      </w:r>
      <w:r>
        <w:t xml:space="preserve"> (LS OUT) [DRAFT] Reply LS on Tx Profile (Source: LG Electronics)</w:t>
      </w:r>
    </w:p>
    <w:p w14:paraId="60C27CCB" w14:textId="77777777" w:rsidR="003B07E6" w:rsidRPr="00A54044" w:rsidRDefault="003B07E6" w:rsidP="003B07E6">
      <w:pPr>
        <w:pStyle w:val="FP"/>
        <w:keepNext/>
        <w:rPr>
          <w:b/>
          <w:bCs/>
          <w:i/>
          <w:iCs/>
          <w:lang w:eastAsia="en-US"/>
        </w:rPr>
      </w:pPr>
      <w:r w:rsidRPr="00A54044">
        <w:rPr>
          <w:b/>
          <w:bCs/>
          <w:i/>
          <w:iCs/>
          <w:lang w:eastAsia="en-US"/>
        </w:rPr>
        <w:t>e-mail comments:</w:t>
      </w:r>
    </w:p>
    <w:p w14:paraId="203A7301" w14:textId="77777777" w:rsidR="003B07E6" w:rsidRPr="006E2D8E" w:rsidRDefault="003B07E6" w:rsidP="003B07E6">
      <w:pPr>
        <w:pStyle w:val="FP"/>
        <w:keepNext/>
        <w:rPr>
          <w:i/>
          <w:iCs/>
        </w:rPr>
      </w:pPr>
      <w:r w:rsidRPr="006E2D8E">
        <w:rPr>
          <w:i/>
          <w:iCs/>
        </w:rPr>
        <w:t>LaeYoung (LGE) provides r01.</w:t>
      </w:r>
    </w:p>
    <w:p w14:paraId="7D5ABF7B" w14:textId="77777777" w:rsidR="003B07E6" w:rsidRPr="006E2D8E" w:rsidRDefault="003B07E6" w:rsidP="003B07E6">
      <w:pPr>
        <w:pStyle w:val="FP"/>
        <w:keepNext/>
        <w:rPr>
          <w:i/>
          <w:iCs/>
        </w:rPr>
      </w:pPr>
      <w:r w:rsidRPr="006E2D8E">
        <w:rPr>
          <w:i/>
          <w:iCs/>
        </w:rPr>
        <w:t>Fei (OPPO) comments on r01.</w:t>
      </w:r>
    </w:p>
    <w:p w14:paraId="1D70D4E3" w14:textId="77777777" w:rsidR="003B07E6" w:rsidRPr="006E2D8E" w:rsidRDefault="003B07E6" w:rsidP="003B07E6">
      <w:pPr>
        <w:pStyle w:val="FP"/>
        <w:keepNext/>
        <w:rPr>
          <w:i/>
          <w:iCs/>
        </w:rPr>
      </w:pPr>
      <w:r w:rsidRPr="006E2D8E">
        <w:rPr>
          <w:i/>
          <w:iCs/>
        </w:rPr>
        <w:t>LaeYoung (LGE) replies to Fei (OPPO).</w:t>
      </w:r>
    </w:p>
    <w:p w14:paraId="0CA3BE0B" w14:textId="77777777" w:rsidR="003B07E6" w:rsidRPr="006E2D8E" w:rsidRDefault="003B07E6" w:rsidP="003B07E6">
      <w:pPr>
        <w:pStyle w:val="FP"/>
        <w:keepNext/>
        <w:rPr>
          <w:i/>
          <w:iCs/>
        </w:rPr>
      </w:pPr>
      <w:r w:rsidRPr="006E2D8E">
        <w:rPr>
          <w:i/>
          <w:iCs/>
        </w:rPr>
        <w:t>Fei (OPPO) provides response.</w:t>
      </w:r>
    </w:p>
    <w:p w14:paraId="00BE5A9B" w14:textId="77777777" w:rsidR="003B07E6" w:rsidRPr="006E2D8E" w:rsidRDefault="003B07E6" w:rsidP="003B07E6">
      <w:pPr>
        <w:pStyle w:val="FP"/>
        <w:keepNext/>
        <w:rPr>
          <w:i/>
          <w:iCs/>
        </w:rPr>
      </w:pPr>
      <w:r w:rsidRPr="006E2D8E">
        <w:rPr>
          <w:i/>
          <w:iCs/>
        </w:rPr>
        <w:t>LaeYoung (LGE) provides answers to Mehrdad (Samsung).</w:t>
      </w:r>
    </w:p>
    <w:p w14:paraId="21A69F0A" w14:textId="77777777" w:rsidR="003B07E6" w:rsidRPr="006E2D8E" w:rsidRDefault="003B07E6" w:rsidP="003B07E6">
      <w:pPr>
        <w:pStyle w:val="FP"/>
        <w:keepNext/>
        <w:rPr>
          <w:i/>
          <w:iCs/>
        </w:rPr>
      </w:pPr>
      <w:r w:rsidRPr="006E2D8E">
        <w:rPr>
          <w:i/>
          <w:iCs/>
        </w:rPr>
        <w:t>Mehrdad (Samsung) comments and requests clarification and changes.</w:t>
      </w:r>
    </w:p>
    <w:p w14:paraId="102FF4FD" w14:textId="77777777" w:rsidR="003B07E6" w:rsidRPr="006E2D8E" w:rsidRDefault="003B07E6" w:rsidP="003B07E6">
      <w:pPr>
        <w:pStyle w:val="FP"/>
        <w:keepNext/>
        <w:rPr>
          <w:i/>
          <w:iCs/>
        </w:rPr>
      </w:pPr>
      <w:r w:rsidRPr="006E2D8E">
        <w:rPr>
          <w:i/>
          <w:iCs/>
        </w:rPr>
        <w:t>LaeYoung (LGE) provides r02.</w:t>
      </w:r>
    </w:p>
    <w:p w14:paraId="1AD64F4A" w14:textId="77777777" w:rsidR="003B07E6" w:rsidRPr="006E2D8E" w:rsidRDefault="003B07E6" w:rsidP="003B07E6">
      <w:pPr>
        <w:pStyle w:val="FP"/>
        <w:keepNext/>
        <w:rPr>
          <w:i/>
          <w:iCs/>
        </w:rPr>
      </w:pPr>
      <w:r w:rsidRPr="006E2D8E">
        <w:rPr>
          <w:i/>
          <w:iCs/>
        </w:rPr>
        <w:t>Fei (OPPO) provides further comments.</w:t>
      </w:r>
    </w:p>
    <w:p w14:paraId="2AAC7CA6" w14:textId="77777777" w:rsidR="003B07E6" w:rsidRPr="006E2D8E" w:rsidRDefault="003B07E6" w:rsidP="003B07E6">
      <w:pPr>
        <w:pStyle w:val="FP"/>
        <w:keepNext/>
        <w:rPr>
          <w:i/>
          <w:iCs/>
        </w:rPr>
      </w:pPr>
      <w:r w:rsidRPr="006E2D8E">
        <w:rPr>
          <w:i/>
          <w:iCs/>
        </w:rPr>
        <w:t>Mehrdad (Samsung) provides r03 and also adds further comments</w:t>
      </w:r>
    </w:p>
    <w:p w14:paraId="3636B553" w14:textId="77777777" w:rsidR="003B07E6" w:rsidRPr="006E2D8E" w:rsidRDefault="003B07E6" w:rsidP="003B07E6">
      <w:pPr>
        <w:pStyle w:val="FP"/>
        <w:keepNext/>
        <w:rPr>
          <w:i/>
          <w:iCs/>
        </w:rPr>
      </w:pPr>
      <w:r w:rsidRPr="006E2D8E">
        <w:rPr>
          <w:i/>
          <w:iCs/>
        </w:rPr>
        <w:t>LaeYoung (LGE) provides r04.</w:t>
      </w:r>
    </w:p>
    <w:p w14:paraId="6BD6F825" w14:textId="77777777" w:rsidR="003B07E6" w:rsidRPr="006E2D8E" w:rsidRDefault="003B07E6" w:rsidP="003B07E6">
      <w:pPr>
        <w:pStyle w:val="FP"/>
        <w:keepNext/>
        <w:rPr>
          <w:i/>
          <w:iCs/>
        </w:rPr>
      </w:pPr>
      <w:r w:rsidRPr="006E2D8E">
        <w:rPr>
          <w:i/>
          <w:iCs/>
        </w:rPr>
        <w:t>Hong (Qualcomm) provides r05.</w:t>
      </w:r>
    </w:p>
    <w:p w14:paraId="30FA946F" w14:textId="77777777" w:rsidR="003B07E6" w:rsidRPr="006E2D8E" w:rsidRDefault="003B07E6" w:rsidP="003B07E6">
      <w:pPr>
        <w:pStyle w:val="FP"/>
        <w:keepNext/>
        <w:rPr>
          <w:i/>
          <w:iCs/>
        </w:rPr>
      </w:pPr>
      <w:r w:rsidRPr="006E2D8E">
        <w:rPr>
          <w:i/>
          <w:iCs/>
        </w:rPr>
        <w:t>LaeYoung (LGE) provides r06 with further clean-ups and editorial/minor changes.</w:t>
      </w:r>
    </w:p>
    <w:p w14:paraId="181D3CDF" w14:textId="77777777" w:rsidR="003B07E6" w:rsidRPr="006E2D8E" w:rsidRDefault="003B07E6" w:rsidP="003B07E6">
      <w:pPr>
        <w:pStyle w:val="FP"/>
        <w:keepNext/>
        <w:rPr>
          <w:i/>
          <w:iCs/>
        </w:rPr>
      </w:pPr>
      <w:r w:rsidRPr="006E2D8E">
        <w:rPr>
          <w:i/>
          <w:iCs/>
        </w:rPr>
        <w:t>Fei (OPPO) provides r07.</w:t>
      </w:r>
    </w:p>
    <w:p w14:paraId="34B4E29F" w14:textId="77777777" w:rsidR="003B07E6" w:rsidRPr="006E2D8E" w:rsidRDefault="003B07E6" w:rsidP="003B07E6">
      <w:pPr>
        <w:pStyle w:val="FP"/>
        <w:keepNext/>
        <w:rPr>
          <w:i/>
          <w:iCs/>
        </w:rPr>
      </w:pPr>
      <w:r w:rsidRPr="006E2D8E">
        <w:rPr>
          <w:i/>
          <w:iCs/>
        </w:rPr>
        <w:t>LaeYoung (LGE) responds to Fei (OPPO).</w:t>
      </w:r>
    </w:p>
    <w:p w14:paraId="1A66BCAA" w14:textId="77777777" w:rsidR="003B07E6" w:rsidRPr="006E2D8E" w:rsidRDefault="003B07E6" w:rsidP="003B07E6">
      <w:pPr>
        <w:pStyle w:val="FP"/>
        <w:keepNext/>
        <w:rPr>
          <w:i/>
          <w:iCs/>
        </w:rPr>
      </w:pPr>
      <w:r w:rsidRPr="006E2D8E">
        <w:rPr>
          <w:i/>
          <w:iCs/>
        </w:rPr>
        <w:t>Fei (OPPO) responds</w:t>
      </w:r>
    </w:p>
    <w:p w14:paraId="7260837F" w14:textId="77777777" w:rsidR="003B07E6" w:rsidRPr="006E2D8E" w:rsidRDefault="003B07E6" w:rsidP="003B07E6">
      <w:pPr>
        <w:pStyle w:val="FP"/>
        <w:keepNext/>
        <w:rPr>
          <w:i/>
          <w:iCs/>
        </w:rPr>
      </w:pPr>
      <w:r w:rsidRPr="006E2D8E">
        <w:rPr>
          <w:i/>
          <w:iCs/>
        </w:rPr>
        <w:t>==== Revisions Deadline ====</w:t>
      </w:r>
    </w:p>
    <w:p w14:paraId="7BA192BF" w14:textId="77777777" w:rsidR="003B07E6" w:rsidRPr="006E2D8E" w:rsidRDefault="003B07E6" w:rsidP="003B07E6">
      <w:pPr>
        <w:pStyle w:val="FP"/>
        <w:keepNext/>
        <w:rPr>
          <w:i/>
          <w:iCs/>
        </w:rPr>
      </w:pPr>
      <w:r w:rsidRPr="006E2D8E">
        <w:rPr>
          <w:i/>
          <w:iCs/>
        </w:rPr>
        <w:t>Hong (Qualcomm) cannot accept r07 and prefer r06.</w:t>
      </w:r>
    </w:p>
    <w:p w14:paraId="0087B415" w14:textId="77777777" w:rsidR="003B07E6" w:rsidRPr="006E2D8E" w:rsidRDefault="003B07E6" w:rsidP="003B07E6">
      <w:pPr>
        <w:pStyle w:val="FP"/>
        <w:keepNext/>
        <w:rPr>
          <w:i/>
          <w:iCs/>
        </w:rPr>
      </w:pPr>
      <w:r w:rsidRPr="006E2D8E">
        <w:rPr>
          <w:i/>
          <w:iCs/>
        </w:rPr>
        <w:t>LaeYoung (LGE) is fine with wording suggestion from Fei (OPPO) with small editorial changes.</w:t>
      </w:r>
    </w:p>
    <w:p w14:paraId="7114457E" w14:textId="77777777" w:rsidR="003B07E6" w:rsidRPr="006E2D8E" w:rsidRDefault="003B07E6" w:rsidP="003B07E6">
      <w:pPr>
        <w:pStyle w:val="FP"/>
        <w:keepNext/>
        <w:rPr>
          <w:i/>
          <w:iCs/>
        </w:rPr>
      </w:pPr>
      <w:r w:rsidRPr="006E2D8E">
        <w:rPr>
          <w:i/>
          <w:iCs/>
        </w:rPr>
        <w:t>Fei (OPPO) provides response to LaeYoung (LG).</w:t>
      </w:r>
    </w:p>
    <w:p w14:paraId="31BAF800" w14:textId="77777777" w:rsidR="003B07E6" w:rsidRPr="006E2D8E" w:rsidRDefault="003B07E6" w:rsidP="003B07E6">
      <w:pPr>
        <w:pStyle w:val="FP"/>
        <w:keepNext/>
        <w:rPr>
          <w:i/>
          <w:iCs/>
        </w:rPr>
      </w:pPr>
      <w:r w:rsidRPr="006E2D8E">
        <w:rPr>
          <w:i/>
          <w:iCs/>
        </w:rPr>
        <w:t>LaeYoung (LGE) proposes to add 'that seems not controllable by 3GPP standardization' to r07 to move forward.</w:t>
      </w:r>
    </w:p>
    <w:p w14:paraId="6CC8D55D" w14:textId="77777777" w:rsidR="003B07E6" w:rsidRPr="006E2D8E" w:rsidRDefault="003B07E6" w:rsidP="003B07E6">
      <w:pPr>
        <w:pStyle w:val="FP"/>
        <w:keepNext/>
        <w:rPr>
          <w:i/>
          <w:iCs/>
        </w:rPr>
      </w:pPr>
      <w:r w:rsidRPr="006E2D8E">
        <w:rPr>
          <w:i/>
          <w:iCs/>
        </w:rPr>
        <w:t>Fei (OPPO) can only accept r07 and object r00 to r06.</w:t>
      </w:r>
    </w:p>
    <w:p w14:paraId="6FAE47EB" w14:textId="77777777" w:rsidR="003B07E6" w:rsidRPr="006E2D8E" w:rsidRDefault="003B07E6" w:rsidP="003B07E6">
      <w:pPr>
        <w:pStyle w:val="FP"/>
        <w:keepNext/>
        <w:rPr>
          <w:i/>
          <w:iCs/>
        </w:rPr>
      </w:pPr>
      <w:r w:rsidRPr="006E2D8E">
        <w:rPr>
          <w:i/>
          <w:iCs/>
        </w:rPr>
        <w:t>LaeYoung (LGE) is OK to go with r06, and also fine with either option suggested by Hong (Qualcomm).</w:t>
      </w:r>
    </w:p>
    <w:p w14:paraId="0C09FB62" w14:textId="77777777" w:rsidR="003B07E6" w:rsidRPr="006E2D8E" w:rsidRDefault="003B07E6" w:rsidP="003B07E6">
      <w:pPr>
        <w:pStyle w:val="FP"/>
        <w:keepNext/>
        <w:rPr>
          <w:i/>
          <w:iCs/>
        </w:rPr>
      </w:pPr>
      <w:r w:rsidRPr="006E2D8E">
        <w:rPr>
          <w:i/>
          <w:iCs/>
        </w:rPr>
        <w:t>LaeYoung (LGE) is also fine with wording suggestion from Hong (Qualcomm).</w:t>
      </w:r>
    </w:p>
    <w:p w14:paraId="75FD9F90" w14:textId="77777777" w:rsidR="003B07E6" w:rsidRPr="006E2D8E" w:rsidRDefault="003B07E6" w:rsidP="003B07E6">
      <w:pPr>
        <w:pStyle w:val="FP"/>
        <w:keepNext/>
        <w:rPr>
          <w:i/>
          <w:iCs/>
        </w:rPr>
      </w:pPr>
      <w:r w:rsidRPr="006E2D8E">
        <w:rPr>
          <w:i/>
          <w:iCs/>
        </w:rPr>
        <w:t>Fei (OPPO) asks clarification on the new wording from Hong (Qualcomm)</w:t>
      </w:r>
    </w:p>
    <w:p w14:paraId="1DDF43A9" w14:textId="77777777" w:rsidR="003B07E6" w:rsidRPr="006E2D8E" w:rsidRDefault="003B07E6" w:rsidP="003B07E6">
      <w:pPr>
        <w:pStyle w:val="FP"/>
        <w:keepNext/>
        <w:rPr>
          <w:i/>
          <w:iCs/>
        </w:rPr>
      </w:pPr>
      <w:r w:rsidRPr="006E2D8E">
        <w:rPr>
          <w:i/>
          <w:iCs/>
        </w:rPr>
        <w:t>Hong (Qualcomm) comments and suggest new wording.</w:t>
      </w:r>
    </w:p>
    <w:p w14:paraId="1933770D" w14:textId="77777777" w:rsidR="003B07E6" w:rsidRPr="006E2D8E" w:rsidRDefault="003B07E6" w:rsidP="003B07E6">
      <w:pPr>
        <w:pStyle w:val="FP"/>
        <w:keepNext/>
        <w:rPr>
          <w:i/>
          <w:iCs/>
        </w:rPr>
      </w:pPr>
      <w:r w:rsidRPr="006E2D8E">
        <w:rPr>
          <w:i/>
          <w:iCs/>
        </w:rPr>
        <w:t>Hong (Qualcomm) replies to Fei.</w:t>
      </w:r>
    </w:p>
    <w:p w14:paraId="666ADA3A" w14:textId="77777777" w:rsidR="003B07E6" w:rsidRPr="006E2D8E" w:rsidRDefault="003B07E6" w:rsidP="003B07E6">
      <w:pPr>
        <w:pStyle w:val="FP"/>
        <w:keepNext/>
        <w:rPr>
          <w:i/>
          <w:iCs/>
        </w:rPr>
      </w:pPr>
      <w:r w:rsidRPr="006E2D8E">
        <w:rPr>
          <w:i/>
          <w:iCs/>
        </w:rPr>
        <w:t>LaeYoung (LGE) proposes to discuss this LS at CC#2 in order to add the agreeable text to the latest version, r07.</w:t>
      </w:r>
    </w:p>
    <w:p w14:paraId="2C42DF3A" w14:textId="77777777" w:rsidR="003B07E6" w:rsidRPr="006E2D8E" w:rsidRDefault="003B07E6" w:rsidP="003B07E6">
      <w:pPr>
        <w:pStyle w:val="FP"/>
        <w:keepNext/>
        <w:rPr>
          <w:i/>
          <w:iCs/>
        </w:rPr>
      </w:pPr>
      <w:r w:rsidRPr="006E2D8E">
        <w:rPr>
          <w:i/>
          <w:iCs/>
        </w:rPr>
        <w:t>Fei (OPPO) replies to LaeYoung (LGE)</w:t>
      </w:r>
    </w:p>
    <w:p w14:paraId="1C7A8D16" w14:textId="77777777" w:rsidR="003B07E6" w:rsidRPr="006E2D8E" w:rsidRDefault="003B07E6" w:rsidP="003B07E6">
      <w:pPr>
        <w:pStyle w:val="FP"/>
        <w:keepNext/>
        <w:rPr>
          <w:i/>
          <w:iCs/>
        </w:rPr>
      </w:pPr>
      <w:r w:rsidRPr="006E2D8E">
        <w:rPr>
          <w:i/>
          <w:iCs/>
        </w:rPr>
        <w:t xml:space="preserve">Hong (Qualcomm) replies to </w:t>
      </w:r>
      <w:proofErr w:type="spellStart"/>
      <w:r w:rsidRPr="006E2D8E">
        <w:rPr>
          <w:i/>
          <w:iCs/>
        </w:rPr>
        <w:t>Laeyoung</w:t>
      </w:r>
      <w:proofErr w:type="spellEnd"/>
      <w:r w:rsidRPr="006E2D8E">
        <w:rPr>
          <w:i/>
          <w:iCs/>
        </w:rPr>
        <w:t>.</w:t>
      </w:r>
    </w:p>
    <w:p w14:paraId="248356BE" w14:textId="77777777" w:rsidR="003B07E6" w:rsidRPr="006E2D8E" w:rsidRDefault="003B07E6" w:rsidP="003B07E6">
      <w:pPr>
        <w:pStyle w:val="FP"/>
        <w:keepNext/>
        <w:rPr>
          <w:i/>
          <w:iCs/>
        </w:rPr>
      </w:pPr>
      <w:r w:rsidRPr="006E2D8E">
        <w:rPr>
          <w:i/>
          <w:iCs/>
        </w:rPr>
        <w:t>LaeYoung (LGE) suggests wording on top of wording from Hong (Qualcomm).</w:t>
      </w:r>
    </w:p>
    <w:p w14:paraId="5DA37104" w14:textId="77777777" w:rsidR="003B07E6" w:rsidRPr="006E2D8E" w:rsidRDefault="003B07E6" w:rsidP="003B07E6">
      <w:pPr>
        <w:pStyle w:val="FP"/>
        <w:keepNext/>
        <w:rPr>
          <w:i/>
          <w:iCs/>
        </w:rPr>
      </w:pPr>
      <w:r w:rsidRPr="006E2D8E">
        <w:rPr>
          <w:i/>
          <w:iCs/>
        </w:rPr>
        <w:t>LaeYoung (LGE) uploaded r08 adding the agreeable text on top of r07 (latest version before revision deadline) to Revisions folder as well as CC#2 folder for discussion at CC#2.</w:t>
      </w:r>
    </w:p>
    <w:p w14:paraId="623396EB" w14:textId="77777777" w:rsidR="003B07E6" w:rsidRPr="006E2D8E" w:rsidRDefault="003B07E6" w:rsidP="003B07E6">
      <w:pPr>
        <w:pStyle w:val="FP"/>
        <w:keepNext/>
        <w:rPr>
          <w:i/>
          <w:iCs/>
        </w:rPr>
      </w:pPr>
      <w:r w:rsidRPr="006E2D8E">
        <w:rPr>
          <w:i/>
          <w:iCs/>
        </w:rPr>
        <w:t>==== Comments Deadline ====</w:t>
      </w:r>
    </w:p>
    <w:p w14:paraId="12EFAF98" w14:textId="77777777" w:rsidR="00EF4D46" w:rsidRPr="006E2D8E" w:rsidRDefault="00EF4D46" w:rsidP="00EF4D46">
      <w:pPr>
        <w:pStyle w:val="FP"/>
        <w:keepNext/>
        <w:rPr>
          <w:i/>
          <w:iCs/>
        </w:rPr>
      </w:pPr>
    </w:p>
    <w:p w14:paraId="103020CE" w14:textId="77777777" w:rsidR="00EF4D46" w:rsidRPr="00DA12F6" w:rsidRDefault="00EF4D46" w:rsidP="00EF4D46">
      <w:pPr>
        <w:keepNext/>
        <w:rPr>
          <w:rFonts w:cs="Arial"/>
          <w:b/>
        </w:rPr>
      </w:pPr>
      <w:r w:rsidRPr="00DA12F6">
        <w:rPr>
          <w:rFonts w:cs="Arial"/>
          <w:b/>
        </w:rPr>
        <w:t>Discussion and conclusion:</w:t>
      </w:r>
    </w:p>
    <w:p w14:paraId="3C0191BE" w14:textId="3625F0F5" w:rsidR="003B07E6" w:rsidRPr="003B07E6" w:rsidRDefault="003B07E6" w:rsidP="003B07E6">
      <w:r>
        <w:t xml:space="preserve">r08 was proposed. This was agreed and revised in </w:t>
      </w:r>
      <w:r w:rsidRPr="003B07E6">
        <w:rPr>
          <w:color w:val="0000FF"/>
        </w:rPr>
        <w:t>S2-2203595</w:t>
      </w:r>
      <w:r>
        <w:t xml:space="preserve">, which was </w:t>
      </w:r>
      <w:r w:rsidRPr="00C3284B">
        <w:rPr>
          <w:color w:val="FF0000"/>
          <w:lang w:eastAsia="en-US"/>
        </w:rPr>
        <w:t>approved</w:t>
      </w:r>
      <w:r>
        <w:t>.</w:t>
      </w:r>
    </w:p>
    <w:p w14:paraId="2340F261" w14:textId="77777777" w:rsidR="003B07E6" w:rsidRDefault="003B07E6" w:rsidP="003B07E6"/>
    <w:p w14:paraId="59824035" w14:textId="498BEF27" w:rsidR="003B07E6" w:rsidRDefault="003B07E6" w:rsidP="003B07E6">
      <w:pPr>
        <w:keepNext/>
        <w:pBdr>
          <w:top w:val="single" w:sz="4" w:space="1" w:color="auto"/>
        </w:pBdr>
      </w:pPr>
      <w:r>
        <w:rPr>
          <w:color w:val="0000FF"/>
        </w:rPr>
        <w:t>S2-2203621</w:t>
      </w:r>
      <w:r>
        <w:t xml:space="preserve"> (LS OUT) [DRAFT] LS on Handover issue to support 5G Access stratum and distribution (Source: SA WG2)</w:t>
      </w:r>
    </w:p>
    <w:p w14:paraId="74E6125C" w14:textId="77777777" w:rsidR="003B07E6" w:rsidRPr="00A54044" w:rsidRDefault="003B07E6" w:rsidP="003B07E6">
      <w:pPr>
        <w:pStyle w:val="FP"/>
        <w:keepNext/>
        <w:rPr>
          <w:b/>
          <w:bCs/>
          <w:i/>
          <w:iCs/>
          <w:lang w:eastAsia="en-US"/>
        </w:rPr>
      </w:pPr>
      <w:r w:rsidRPr="00A54044">
        <w:rPr>
          <w:b/>
          <w:bCs/>
          <w:i/>
          <w:iCs/>
          <w:lang w:eastAsia="en-US"/>
        </w:rPr>
        <w:t>e-mail comments:</w:t>
      </w:r>
    </w:p>
    <w:p w14:paraId="395B3CD9" w14:textId="77777777" w:rsidR="003B07E6" w:rsidRPr="006E2D8E" w:rsidRDefault="003B07E6" w:rsidP="003B07E6">
      <w:pPr>
        <w:pStyle w:val="FP"/>
        <w:keepNext/>
        <w:rPr>
          <w:i/>
          <w:iCs/>
        </w:rPr>
      </w:pPr>
    </w:p>
    <w:p w14:paraId="2167365C" w14:textId="77777777" w:rsidR="00EF4D46" w:rsidRPr="006E2D8E" w:rsidRDefault="00EF4D46" w:rsidP="00EF4D46">
      <w:pPr>
        <w:pStyle w:val="FP"/>
        <w:keepNext/>
        <w:rPr>
          <w:i/>
          <w:iCs/>
        </w:rPr>
      </w:pPr>
    </w:p>
    <w:p w14:paraId="0F9D31C1" w14:textId="77777777" w:rsidR="00EF4D46" w:rsidRPr="00DA12F6" w:rsidRDefault="00EF4D46" w:rsidP="00EF4D46">
      <w:pPr>
        <w:keepNext/>
        <w:rPr>
          <w:rFonts w:cs="Arial"/>
          <w:b/>
        </w:rPr>
      </w:pPr>
      <w:r w:rsidRPr="00DA12F6">
        <w:rPr>
          <w:rFonts w:cs="Arial"/>
          <w:b/>
        </w:rPr>
        <w:t>Discussion and conclusion:</w:t>
      </w:r>
    </w:p>
    <w:p w14:paraId="5C0B769B" w14:textId="6745C5F8" w:rsidR="003B07E6" w:rsidRPr="003B07E6" w:rsidRDefault="003B07E6" w:rsidP="003B07E6">
      <w:r>
        <w:t xml:space="preserve">There were no comments on this and it was revised to remove 'draft' in </w:t>
      </w:r>
      <w:r w:rsidRPr="003B07E6">
        <w:rPr>
          <w:color w:val="0000FF"/>
        </w:rPr>
        <w:t>S2-2203596</w:t>
      </w:r>
      <w:r>
        <w:t xml:space="preserve">, which was </w:t>
      </w:r>
      <w:r w:rsidRPr="00C3284B">
        <w:rPr>
          <w:color w:val="FF0000"/>
          <w:lang w:eastAsia="en-US"/>
        </w:rPr>
        <w:t>approved</w:t>
      </w:r>
      <w:r>
        <w:t>.</w:t>
      </w:r>
    </w:p>
    <w:p w14:paraId="70DDA251" w14:textId="77777777" w:rsidR="003B07E6" w:rsidRDefault="003B07E6" w:rsidP="003B07E6">
      <w:pPr>
        <w:keepNext/>
        <w:pBdr>
          <w:top w:val="single" w:sz="4" w:space="1" w:color="auto"/>
        </w:pBdr>
      </w:pPr>
      <w:r>
        <w:rPr>
          <w:color w:val="0000FF"/>
        </w:rPr>
        <w:lastRenderedPageBreak/>
        <w:t>S2-2202658</w:t>
      </w:r>
      <w:r>
        <w:t xml:space="preserve"> (LS OUT) [DRAFT] Reply LS on Slice list and priority information for cell reselection (Source: ZTE)</w:t>
      </w:r>
    </w:p>
    <w:p w14:paraId="01A8F8FD" w14:textId="77777777" w:rsidR="003B07E6" w:rsidRPr="00A54044" w:rsidRDefault="003B07E6" w:rsidP="003B07E6">
      <w:pPr>
        <w:pStyle w:val="FP"/>
        <w:keepNext/>
        <w:rPr>
          <w:b/>
          <w:bCs/>
          <w:i/>
          <w:iCs/>
          <w:lang w:eastAsia="en-US"/>
        </w:rPr>
      </w:pPr>
      <w:r w:rsidRPr="00A54044">
        <w:rPr>
          <w:b/>
          <w:bCs/>
          <w:i/>
          <w:iCs/>
          <w:lang w:eastAsia="en-US"/>
        </w:rPr>
        <w:t>e-mail comments:</w:t>
      </w:r>
    </w:p>
    <w:p w14:paraId="4A64A341" w14:textId="77777777" w:rsidR="003B07E6" w:rsidRPr="006E2D8E" w:rsidRDefault="003B07E6" w:rsidP="003B07E6">
      <w:pPr>
        <w:pStyle w:val="FP"/>
        <w:keepNext/>
        <w:rPr>
          <w:i/>
          <w:iCs/>
        </w:rPr>
      </w:pPr>
      <w:proofErr w:type="spellStart"/>
      <w:r w:rsidRPr="006E2D8E">
        <w:rPr>
          <w:i/>
          <w:iCs/>
        </w:rPr>
        <w:t>Jinguo</w:t>
      </w:r>
      <w:proofErr w:type="spellEnd"/>
      <w:r w:rsidRPr="006E2D8E">
        <w:rPr>
          <w:i/>
          <w:iCs/>
        </w:rPr>
        <w:t>(ZTE) provides r01</w:t>
      </w:r>
    </w:p>
    <w:p w14:paraId="11D7C7F0" w14:textId="77777777" w:rsidR="003B07E6" w:rsidRPr="006E2D8E" w:rsidRDefault="003B07E6" w:rsidP="003B07E6">
      <w:pPr>
        <w:pStyle w:val="FP"/>
        <w:keepNext/>
        <w:rPr>
          <w:i/>
          <w:iCs/>
        </w:rPr>
      </w:pPr>
      <w:proofErr w:type="spellStart"/>
      <w:r w:rsidRPr="006E2D8E">
        <w:rPr>
          <w:i/>
          <w:iCs/>
        </w:rPr>
        <w:t>alessio</w:t>
      </w:r>
      <w:proofErr w:type="spellEnd"/>
      <w:r w:rsidRPr="006E2D8E">
        <w:rPr>
          <w:i/>
          <w:iCs/>
        </w:rPr>
        <w:t>(</w:t>
      </w:r>
      <w:proofErr w:type="spellStart"/>
      <w:r w:rsidRPr="006E2D8E">
        <w:rPr>
          <w:i/>
          <w:iCs/>
        </w:rPr>
        <w:t>nokia</w:t>
      </w:r>
      <w:proofErr w:type="spellEnd"/>
      <w:r w:rsidRPr="006E2D8E">
        <w:rPr>
          <w:i/>
          <w:iCs/>
        </w:rPr>
        <w:t>) provides r02</w:t>
      </w:r>
    </w:p>
    <w:p w14:paraId="1E1E0088" w14:textId="77777777" w:rsidR="003B07E6" w:rsidRPr="006E2D8E" w:rsidRDefault="003B07E6" w:rsidP="003B07E6">
      <w:pPr>
        <w:pStyle w:val="FP"/>
        <w:keepNext/>
        <w:rPr>
          <w:i/>
          <w:iCs/>
        </w:rPr>
      </w:pPr>
      <w:r w:rsidRPr="006E2D8E">
        <w:rPr>
          <w:i/>
          <w:iCs/>
        </w:rPr>
        <w:t>Peter Hedman (Ericsson) provides r03</w:t>
      </w:r>
    </w:p>
    <w:p w14:paraId="000719AE" w14:textId="77777777" w:rsidR="003B07E6" w:rsidRPr="006E2D8E" w:rsidRDefault="003B07E6" w:rsidP="003B07E6">
      <w:pPr>
        <w:pStyle w:val="FP"/>
        <w:keepNext/>
        <w:rPr>
          <w:i/>
          <w:iCs/>
        </w:rPr>
      </w:pPr>
      <w:proofErr w:type="spellStart"/>
      <w:r w:rsidRPr="006E2D8E">
        <w:rPr>
          <w:i/>
          <w:iCs/>
        </w:rPr>
        <w:t>alessio</w:t>
      </w:r>
      <w:proofErr w:type="spellEnd"/>
      <w:r w:rsidRPr="006E2D8E">
        <w:rPr>
          <w:i/>
          <w:iCs/>
        </w:rPr>
        <w:t xml:space="preserve"> (</w:t>
      </w:r>
      <w:proofErr w:type="spellStart"/>
      <w:r w:rsidRPr="006E2D8E">
        <w:rPr>
          <w:i/>
          <w:iCs/>
        </w:rPr>
        <w:t>nokia</w:t>
      </w:r>
      <w:proofErr w:type="spellEnd"/>
      <w:r w:rsidRPr="006E2D8E">
        <w:rPr>
          <w:i/>
          <w:iCs/>
        </w:rPr>
        <w:t>) cannot agree with r03</w:t>
      </w:r>
    </w:p>
    <w:p w14:paraId="2B70EB80" w14:textId="77777777" w:rsidR="003B07E6" w:rsidRPr="006E2D8E" w:rsidRDefault="003B07E6" w:rsidP="003B07E6">
      <w:pPr>
        <w:pStyle w:val="FP"/>
        <w:keepNext/>
        <w:rPr>
          <w:i/>
          <w:iCs/>
        </w:rPr>
      </w:pPr>
      <w:r w:rsidRPr="006E2D8E">
        <w:rPr>
          <w:i/>
          <w:iCs/>
        </w:rPr>
        <w:t>Peter Hedman (Ericsson) provides reply and cannot accept r02</w:t>
      </w:r>
    </w:p>
    <w:p w14:paraId="26074553" w14:textId="77777777" w:rsidR="003B07E6" w:rsidRPr="006E2D8E" w:rsidRDefault="003B07E6" w:rsidP="003B07E6">
      <w:pPr>
        <w:pStyle w:val="FP"/>
        <w:keepNext/>
        <w:rPr>
          <w:i/>
          <w:iCs/>
        </w:rPr>
      </w:pPr>
      <w:proofErr w:type="spellStart"/>
      <w:r w:rsidRPr="006E2D8E">
        <w:rPr>
          <w:i/>
          <w:iCs/>
        </w:rPr>
        <w:t>Jinguo</w:t>
      </w:r>
      <w:proofErr w:type="spellEnd"/>
      <w:r w:rsidRPr="006E2D8E">
        <w:rPr>
          <w:i/>
          <w:iCs/>
        </w:rPr>
        <w:t>(ZTE) provides r04</w:t>
      </w:r>
    </w:p>
    <w:p w14:paraId="7FFB4EA0" w14:textId="77777777" w:rsidR="003B07E6" w:rsidRPr="006E2D8E" w:rsidRDefault="003B07E6" w:rsidP="003B07E6">
      <w:pPr>
        <w:pStyle w:val="FP"/>
        <w:keepNext/>
        <w:rPr>
          <w:i/>
          <w:iCs/>
        </w:rPr>
      </w:pPr>
      <w:r w:rsidRPr="006E2D8E">
        <w:rPr>
          <w:i/>
          <w:iCs/>
        </w:rPr>
        <w:t>Haiyang (Huawei) provides r05</w:t>
      </w:r>
    </w:p>
    <w:p w14:paraId="67044948" w14:textId="77777777" w:rsidR="003B07E6" w:rsidRPr="006E2D8E" w:rsidRDefault="003B07E6" w:rsidP="003B07E6">
      <w:pPr>
        <w:pStyle w:val="FP"/>
        <w:keepNext/>
        <w:rPr>
          <w:i/>
          <w:iCs/>
        </w:rPr>
      </w:pPr>
      <w:r w:rsidRPr="006E2D8E">
        <w:rPr>
          <w:i/>
          <w:iCs/>
        </w:rPr>
        <w:t>Peter Hedman (Ericsson) provides r06</w:t>
      </w:r>
    </w:p>
    <w:p w14:paraId="2A7C446C" w14:textId="77777777" w:rsidR="003B07E6" w:rsidRPr="006E2D8E" w:rsidRDefault="003B07E6" w:rsidP="003B07E6">
      <w:pPr>
        <w:pStyle w:val="FP"/>
        <w:keepNext/>
        <w:rPr>
          <w:i/>
          <w:iCs/>
        </w:rPr>
      </w:pPr>
      <w:proofErr w:type="spellStart"/>
      <w:r w:rsidRPr="006E2D8E">
        <w:rPr>
          <w:i/>
          <w:iCs/>
        </w:rPr>
        <w:t>Jinguo</w:t>
      </w:r>
      <w:proofErr w:type="spellEnd"/>
      <w:r w:rsidRPr="006E2D8E">
        <w:rPr>
          <w:i/>
          <w:iCs/>
        </w:rPr>
        <w:t>(ZTE) provides r07</w:t>
      </w:r>
    </w:p>
    <w:p w14:paraId="7C59A0F9" w14:textId="77777777" w:rsidR="003B07E6" w:rsidRPr="006E2D8E" w:rsidRDefault="003B07E6" w:rsidP="003B07E6">
      <w:pPr>
        <w:pStyle w:val="FP"/>
        <w:keepNext/>
        <w:rPr>
          <w:i/>
          <w:iCs/>
        </w:rPr>
      </w:pPr>
      <w:r w:rsidRPr="006E2D8E">
        <w:rPr>
          <w:i/>
          <w:iCs/>
        </w:rPr>
        <w:t>Haiyang (Huawei) provides response to Peter(Ericsson) and r08</w:t>
      </w:r>
    </w:p>
    <w:p w14:paraId="15816413" w14:textId="77777777" w:rsidR="003B07E6" w:rsidRPr="006E2D8E" w:rsidRDefault="003B07E6" w:rsidP="003B07E6">
      <w:pPr>
        <w:pStyle w:val="FP"/>
        <w:keepNext/>
        <w:rPr>
          <w:i/>
          <w:iCs/>
        </w:rPr>
      </w:pPr>
      <w:proofErr w:type="spellStart"/>
      <w:r w:rsidRPr="006E2D8E">
        <w:rPr>
          <w:i/>
          <w:iCs/>
        </w:rPr>
        <w:t>alessio</w:t>
      </w:r>
      <w:proofErr w:type="spellEnd"/>
      <w:r w:rsidRPr="006E2D8E">
        <w:rPr>
          <w:i/>
          <w:iCs/>
        </w:rPr>
        <w:t xml:space="preserve"> (</w:t>
      </w:r>
      <w:proofErr w:type="spellStart"/>
      <w:r w:rsidRPr="006E2D8E">
        <w:rPr>
          <w:i/>
          <w:iCs/>
        </w:rPr>
        <w:t>nokia</w:t>
      </w:r>
      <w:proofErr w:type="spellEnd"/>
      <w:r w:rsidRPr="006E2D8E">
        <w:rPr>
          <w:i/>
          <w:iCs/>
        </w:rPr>
        <w:t>) provides r09 cannot agree with any other revision.</w:t>
      </w:r>
    </w:p>
    <w:p w14:paraId="1FE8EADF" w14:textId="77777777" w:rsidR="003B07E6" w:rsidRPr="006E2D8E" w:rsidRDefault="003B07E6" w:rsidP="003B07E6">
      <w:pPr>
        <w:pStyle w:val="FP"/>
        <w:keepNext/>
        <w:rPr>
          <w:i/>
          <w:iCs/>
        </w:rPr>
      </w:pPr>
      <w:r w:rsidRPr="006E2D8E">
        <w:rPr>
          <w:i/>
          <w:iCs/>
        </w:rPr>
        <w:t>Peter Hedman (Ericsson) objects to r09, instead provides r10</w:t>
      </w:r>
    </w:p>
    <w:p w14:paraId="458728CE" w14:textId="77777777" w:rsidR="003B07E6" w:rsidRPr="006E2D8E" w:rsidRDefault="003B07E6" w:rsidP="003B07E6">
      <w:pPr>
        <w:pStyle w:val="FP"/>
        <w:keepNext/>
        <w:rPr>
          <w:i/>
          <w:iCs/>
        </w:rPr>
      </w:pPr>
      <w:proofErr w:type="spellStart"/>
      <w:r w:rsidRPr="006E2D8E">
        <w:rPr>
          <w:i/>
          <w:iCs/>
        </w:rPr>
        <w:t>alessio</w:t>
      </w:r>
      <w:proofErr w:type="spellEnd"/>
      <w:r w:rsidRPr="006E2D8E">
        <w:rPr>
          <w:i/>
          <w:iCs/>
        </w:rPr>
        <w:t xml:space="preserve"> (</w:t>
      </w:r>
      <w:proofErr w:type="spellStart"/>
      <w:r w:rsidRPr="006E2D8E">
        <w:rPr>
          <w:i/>
          <w:iCs/>
        </w:rPr>
        <w:t>nokia</w:t>
      </w:r>
      <w:proofErr w:type="spellEnd"/>
      <w:r w:rsidRPr="006E2D8E">
        <w:rPr>
          <w:i/>
          <w:iCs/>
        </w:rPr>
        <w:t>) objects to r10</w:t>
      </w:r>
    </w:p>
    <w:p w14:paraId="6D353EB9" w14:textId="77777777" w:rsidR="003B07E6" w:rsidRPr="006E2D8E" w:rsidRDefault="003B07E6" w:rsidP="003B07E6">
      <w:pPr>
        <w:pStyle w:val="FP"/>
        <w:keepNext/>
        <w:rPr>
          <w:i/>
          <w:iCs/>
        </w:rPr>
      </w:pPr>
      <w:r w:rsidRPr="006E2D8E">
        <w:rPr>
          <w:i/>
          <w:iCs/>
        </w:rPr>
        <w:t>==== Revisions Deadline ====</w:t>
      </w:r>
    </w:p>
    <w:p w14:paraId="2EB441E2" w14:textId="77777777" w:rsidR="003B07E6" w:rsidRPr="006E2D8E" w:rsidRDefault="003B07E6" w:rsidP="003B07E6">
      <w:pPr>
        <w:pStyle w:val="FP"/>
        <w:keepNext/>
        <w:rPr>
          <w:i/>
          <w:iCs/>
        </w:rPr>
      </w:pPr>
      <w:proofErr w:type="spellStart"/>
      <w:r w:rsidRPr="006E2D8E">
        <w:rPr>
          <w:i/>
          <w:iCs/>
        </w:rPr>
        <w:t>Jinguo</w:t>
      </w:r>
      <w:proofErr w:type="spellEnd"/>
      <w:r w:rsidRPr="006E2D8E">
        <w:rPr>
          <w:i/>
          <w:iCs/>
        </w:rPr>
        <w:t>(ZTE) suggest to keep it open and discuss it during CC#2 or CC#3</w:t>
      </w:r>
    </w:p>
    <w:p w14:paraId="54504C8C" w14:textId="77777777" w:rsidR="003B07E6" w:rsidRPr="006E2D8E" w:rsidRDefault="003B07E6" w:rsidP="003B07E6">
      <w:pPr>
        <w:pStyle w:val="FP"/>
        <w:keepNext/>
        <w:rPr>
          <w:i/>
          <w:iCs/>
        </w:rPr>
      </w:pPr>
      <w:r w:rsidRPr="006E2D8E">
        <w:rPr>
          <w:i/>
          <w:iCs/>
        </w:rPr>
        <w:t>==== Comments Deadline ====</w:t>
      </w:r>
    </w:p>
    <w:p w14:paraId="279581B5" w14:textId="77777777" w:rsidR="003B07E6" w:rsidRPr="006E2D8E" w:rsidRDefault="003B07E6" w:rsidP="003B07E6">
      <w:pPr>
        <w:pStyle w:val="FP"/>
        <w:keepNext/>
        <w:rPr>
          <w:i/>
          <w:iCs/>
        </w:rPr>
      </w:pPr>
      <w:proofErr w:type="spellStart"/>
      <w:r w:rsidRPr="006E2D8E">
        <w:rPr>
          <w:i/>
          <w:iCs/>
        </w:rPr>
        <w:t>Jinguo</w:t>
      </w:r>
      <w:proofErr w:type="spellEnd"/>
      <w:r w:rsidRPr="006E2D8E">
        <w:rPr>
          <w:i/>
          <w:iCs/>
        </w:rPr>
        <w:t>(ZTE) provides r11</w:t>
      </w:r>
    </w:p>
    <w:p w14:paraId="2D9DD758" w14:textId="77777777" w:rsidR="003B07E6" w:rsidRPr="006E2D8E" w:rsidRDefault="003B07E6" w:rsidP="003B07E6">
      <w:pPr>
        <w:pStyle w:val="FP"/>
        <w:keepNext/>
        <w:rPr>
          <w:i/>
          <w:iCs/>
        </w:rPr>
      </w:pPr>
      <w:r w:rsidRPr="006E2D8E">
        <w:rPr>
          <w:i/>
          <w:iCs/>
        </w:rPr>
        <w:t>Peter Hedman (Ericsson) provides comments</w:t>
      </w:r>
    </w:p>
    <w:p w14:paraId="1B5B159A" w14:textId="77777777" w:rsidR="003B07E6" w:rsidRPr="006E2D8E" w:rsidRDefault="003B07E6" w:rsidP="003B07E6">
      <w:pPr>
        <w:pStyle w:val="FP"/>
        <w:keepNext/>
        <w:rPr>
          <w:i/>
          <w:iCs/>
        </w:rPr>
      </w:pPr>
      <w:r w:rsidRPr="006E2D8E">
        <w:rPr>
          <w:i/>
          <w:iCs/>
        </w:rPr>
        <w:t>Tricci So (OPPO) provides r13 for couple editorial changes.</w:t>
      </w:r>
    </w:p>
    <w:p w14:paraId="10586521" w14:textId="5D692928" w:rsidR="003B07E6" w:rsidRDefault="003B07E6" w:rsidP="003B07E6">
      <w:pPr>
        <w:pStyle w:val="FP"/>
        <w:keepNext/>
        <w:rPr>
          <w:i/>
          <w:iCs/>
        </w:rPr>
      </w:pPr>
      <w:r w:rsidRPr="006E2D8E">
        <w:rPr>
          <w:i/>
          <w:iCs/>
        </w:rPr>
        <w:t>Alessio(</w:t>
      </w:r>
      <w:proofErr w:type="spellStart"/>
      <w:r w:rsidRPr="006E2D8E">
        <w:rPr>
          <w:i/>
          <w:iCs/>
        </w:rPr>
        <w:t>nokia</w:t>
      </w:r>
      <w:proofErr w:type="spellEnd"/>
      <w:r w:rsidRPr="006E2D8E">
        <w:rPr>
          <w:i/>
          <w:iCs/>
        </w:rPr>
        <w:t>) provides r14</w:t>
      </w:r>
    </w:p>
    <w:p w14:paraId="265CDA85" w14:textId="77777777" w:rsidR="00EF4D46" w:rsidRPr="006E2D8E" w:rsidRDefault="00EF4D46" w:rsidP="003B07E6">
      <w:pPr>
        <w:pStyle w:val="FP"/>
        <w:keepNext/>
        <w:rPr>
          <w:i/>
          <w:iCs/>
        </w:rPr>
      </w:pPr>
    </w:p>
    <w:p w14:paraId="61A1B29B" w14:textId="77777777" w:rsidR="00EF4D46" w:rsidRPr="00DA12F6" w:rsidRDefault="00EF4D46" w:rsidP="00EF4D46">
      <w:pPr>
        <w:keepNext/>
        <w:rPr>
          <w:rFonts w:cs="Arial"/>
          <w:b/>
        </w:rPr>
      </w:pPr>
      <w:r w:rsidRPr="00DA12F6">
        <w:rPr>
          <w:rFonts w:cs="Arial"/>
          <w:b/>
        </w:rPr>
        <w:t>Discussion and conclusion:</w:t>
      </w:r>
    </w:p>
    <w:p w14:paraId="00D0127C" w14:textId="0A8AA5C2" w:rsidR="003B07E6" w:rsidRDefault="00EF4D46" w:rsidP="003B07E6">
      <w:r>
        <w:t xml:space="preserve">ZTE proposed r17. Ericsson suggested that the green highlighted text should be left to other WGs to resolve. Nokia commented that the text indicates that there is a potential issue to be resolved. </w:t>
      </w:r>
      <w:r w:rsidRPr="00EF4D46">
        <w:t>T-Mobile</w:t>
      </w:r>
      <w:r>
        <w:t xml:space="preserve"> commented that the related CRs should then be postponed until this is resolved. It was agreed to remove the green highlighted text. </w:t>
      </w:r>
      <w:r w:rsidRPr="00EF4D46">
        <w:rPr>
          <w:color w:val="0000FF"/>
        </w:rPr>
        <w:t>S2-2202658r17</w:t>
      </w:r>
      <w:r>
        <w:t xml:space="preserve"> with changes was agreed and revised to </w:t>
      </w:r>
      <w:r w:rsidRPr="003B07E6">
        <w:rPr>
          <w:color w:val="0000FF"/>
        </w:rPr>
        <w:t>S2-220359</w:t>
      </w:r>
      <w:r>
        <w:rPr>
          <w:color w:val="0000FF"/>
        </w:rPr>
        <w:t>7</w:t>
      </w:r>
      <w:r>
        <w:t xml:space="preserve">, which was </w:t>
      </w:r>
      <w:r w:rsidRPr="00C3284B">
        <w:rPr>
          <w:color w:val="FF0000"/>
          <w:lang w:eastAsia="en-US"/>
        </w:rPr>
        <w:t>approved</w:t>
      </w:r>
      <w:r>
        <w:t>.</w:t>
      </w:r>
    </w:p>
    <w:p w14:paraId="0405C81D" w14:textId="77777777" w:rsidR="00EF4D46" w:rsidRDefault="00EF4D46" w:rsidP="003B07E6"/>
    <w:p w14:paraId="43A55DB2" w14:textId="77777777" w:rsidR="00EF4D46" w:rsidRDefault="00EF4D46" w:rsidP="00EF4D46">
      <w:pPr>
        <w:keepNext/>
        <w:pBdr>
          <w:top w:val="single" w:sz="4" w:space="1" w:color="auto"/>
        </w:pBdr>
      </w:pPr>
      <w:r>
        <w:rPr>
          <w:color w:val="0000FF"/>
        </w:rPr>
        <w:t>S2-2202818</w:t>
      </w:r>
      <w:r>
        <w:t xml:space="preserve"> (P-CR) Update to Key Issue#5. (Source: China Mobile Com. Corporation, China Southern Power Grid)</w:t>
      </w:r>
    </w:p>
    <w:p w14:paraId="3A085A85" w14:textId="77777777" w:rsidR="00EF4D46" w:rsidRPr="00A54044" w:rsidRDefault="00EF4D46" w:rsidP="00EF4D46">
      <w:pPr>
        <w:pStyle w:val="FP"/>
        <w:keepNext/>
        <w:rPr>
          <w:b/>
          <w:bCs/>
          <w:i/>
          <w:iCs/>
          <w:lang w:eastAsia="en-US"/>
        </w:rPr>
      </w:pPr>
      <w:r w:rsidRPr="00A54044">
        <w:rPr>
          <w:b/>
          <w:bCs/>
          <w:i/>
          <w:iCs/>
          <w:lang w:eastAsia="en-US"/>
        </w:rPr>
        <w:t>e-mail comments:</w:t>
      </w:r>
    </w:p>
    <w:p w14:paraId="6D856686" w14:textId="77777777" w:rsidR="00EF4D46" w:rsidRPr="006E2D8E" w:rsidRDefault="00EF4D46" w:rsidP="00EF4D46">
      <w:pPr>
        <w:pStyle w:val="FP"/>
        <w:keepNext/>
        <w:rPr>
          <w:i/>
          <w:iCs/>
        </w:rPr>
      </w:pPr>
      <w:r w:rsidRPr="006E2D8E">
        <w:rPr>
          <w:i/>
          <w:iCs/>
        </w:rPr>
        <w:t>Sang-Jun (Samsung) provides comments for clarification.</w:t>
      </w:r>
    </w:p>
    <w:p w14:paraId="31BB0416" w14:textId="77777777" w:rsidR="00EF4D46" w:rsidRPr="006E2D8E" w:rsidRDefault="00EF4D46" w:rsidP="00EF4D46">
      <w:pPr>
        <w:pStyle w:val="FP"/>
        <w:keepNext/>
        <w:rPr>
          <w:i/>
          <w:iCs/>
        </w:rPr>
      </w:pPr>
      <w:proofErr w:type="spellStart"/>
      <w:r w:rsidRPr="006E2D8E">
        <w:rPr>
          <w:i/>
          <w:iCs/>
        </w:rPr>
        <w:t>Qianghua</w:t>
      </w:r>
      <w:proofErr w:type="spellEnd"/>
      <w:r w:rsidRPr="006E2D8E">
        <w:rPr>
          <w:i/>
          <w:iCs/>
        </w:rPr>
        <w:t xml:space="preserve"> (Huawei) supports the updates</w:t>
      </w:r>
    </w:p>
    <w:p w14:paraId="6E989EEC" w14:textId="77777777" w:rsidR="00EF4D46" w:rsidRPr="006E2D8E" w:rsidRDefault="00EF4D46" w:rsidP="00EF4D46">
      <w:pPr>
        <w:pStyle w:val="FP"/>
        <w:keepNext/>
        <w:rPr>
          <w:i/>
          <w:iCs/>
        </w:rPr>
      </w:pPr>
      <w:r w:rsidRPr="006E2D8E">
        <w:rPr>
          <w:i/>
          <w:iCs/>
        </w:rPr>
        <w:t>==== Revisions Deadline ====</w:t>
      </w:r>
    </w:p>
    <w:p w14:paraId="7015C941" w14:textId="77777777" w:rsidR="00EF4D46" w:rsidRPr="006E2D8E" w:rsidRDefault="00EF4D46" w:rsidP="00EF4D46">
      <w:pPr>
        <w:pStyle w:val="FP"/>
        <w:keepNext/>
        <w:rPr>
          <w:i/>
          <w:iCs/>
        </w:rPr>
      </w:pPr>
      <w:r w:rsidRPr="006E2D8E">
        <w:rPr>
          <w:i/>
          <w:iCs/>
        </w:rPr>
        <w:t>Yi (CMCC) provides r01 in the GMEC draft folder for your information.</w:t>
      </w:r>
    </w:p>
    <w:p w14:paraId="0ED6B6D5" w14:textId="77777777" w:rsidR="00EF4D46" w:rsidRPr="006E2D8E" w:rsidRDefault="00EF4D46" w:rsidP="00EF4D46">
      <w:pPr>
        <w:pStyle w:val="FP"/>
        <w:keepNext/>
        <w:rPr>
          <w:i/>
          <w:iCs/>
        </w:rPr>
      </w:pPr>
      <w:proofErr w:type="spellStart"/>
      <w:r w:rsidRPr="006E2D8E">
        <w:rPr>
          <w:i/>
          <w:iCs/>
        </w:rPr>
        <w:t>Qianghua</w:t>
      </w:r>
      <w:proofErr w:type="spellEnd"/>
      <w:r w:rsidRPr="006E2D8E">
        <w:rPr>
          <w:i/>
          <w:iCs/>
        </w:rPr>
        <w:t xml:space="preserve"> (Huawei) OK with either r00 or r01</w:t>
      </w:r>
    </w:p>
    <w:p w14:paraId="5E30B25D" w14:textId="77777777" w:rsidR="00EF4D46" w:rsidRPr="006E2D8E" w:rsidRDefault="00EF4D46" w:rsidP="00EF4D46">
      <w:pPr>
        <w:pStyle w:val="FP"/>
        <w:keepNext/>
        <w:rPr>
          <w:i/>
          <w:iCs/>
        </w:rPr>
      </w:pPr>
      <w:r w:rsidRPr="006E2D8E">
        <w:rPr>
          <w:i/>
          <w:iCs/>
        </w:rPr>
        <w:t>Sang-Jun (Samsung) is fine with r01, and asks to add Samsung as co-signer.</w:t>
      </w:r>
    </w:p>
    <w:p w14:paraId="0D378157" w14:textId="77777777" w:rsidR="00EF4D46" w:rsidRPr="006E2D8E" w:rsidRDefault="00EF4D46" w:rsidP="00EF4D46">
      <w:pPr>
        <w:pStyle w:val="FP"/>
        <w:keepNext/>
        <w:rPr>
          <w:i/>
          <w:iCs/>
        </w:rPr>
      </w:pPr>
      <w:r w:rsidRPr="006E2D8E">
        <w:rPr>
          <w:i/>
          <w:iCs/>
        </w:rPr>
        <w:t>==== Comments Deadline ====</w:t>
      </w:r>
    </w:p>
    <w:p w14:paraId="134DCA4A" w14:textId="77777777" w:rsidR="00EF4D46" w:rsidRPr="006E2D8E" w:rsidRDefault="00EF4D46" w:rsidP="00EF4D46">
      <w:pPr>
        <w:pStyle w:val="FP"/>
        <w:keepNext/>
        <w:rPr>
          <w:i/>
          <w:iCs/>
        </w:rPr>
      </w:pPr>
    </w:p>
    <w:p w14:paraId="2A563487" w14:textId="77777777" w:rsidR="00EF4D46" w:rsidRPr="00DA12F6" w:rsidRDefault="00EF4D46" w:rsidP="00EF4D46">
      <w:pPr>
        <w:keepNext/>
        <w:rPr>
          <w:rFonts w:cs="Arial"/>
          <w:b/>
        </w:rPr>
      </w:pPr>
      <w:r w:rsidRPr="00DA12F6">
        <w:rPr>
          <w:rFonts w:cs="Arial"/>
          <w:b/>
        </w:rPr>
        <w:t>Discussion and conclusion:</w:t>
      </w:r>
    </w:p>
    <w:p w14:paraId="5F71277D" w14:textId="69F00005" w:rsidR="00EF4D46" w:rsidRDefault="00EF4D46" w:rsidP="00EF4D46">
      <w:r>
        <w:t xml:space="preserve">r01 with Samsung added as co-signer was proposed. There was a request to remove further text and this was </w:t>
      </w:r>
      <w:r w:rsidRPr="00EF4D46">
        <w:rPr>
          <w:color w:val="FF0000"/>
        </w:rPr>
        <w:t>postponed</w:t>
      </w:r>
      <w:r>
        <w:t>.</w:t>
      </w:r>
    </w:p>
    <w:p w14:paraId="1304D2D6" w14:textId="77777777" w:rsidR="00EF4D46" w:rsidRDefault="00EF4D46" w:rsidP="00EF4D46"/>
    <w:p w14:paraId="5A48DDE1" w14:textId="77777777" w:rsidR="00EF4D46" w:rsidRDefault="00EF4D46" w:rsidP="00EF4D46">
      <w:pPr>
        <w:keepNext/>
        <w:pBdr>
          <w:top w:val="single" w:sz="4" w:space="1" w:color="auto"/>
        </w:pBdr>
      </w:pPr>
      <w:r>
        <w:rPr>
          <w:color w:val="0000FF"/>
        </w:rPr>
        <w:t>S2-2202739</w:t>
      </w:r>
      <w:r>
        <w:t xml:space="preserve"> (CR) 23.502 CR3102R3: AMF relocation in connected state (Source: NEC)</w:t>
      </w:r>
    </w:p>
    <w:p w14:paraId="3874EDE9" w14:textId="77777777" w:rsidR="00EF4D46" w:rsidRPr="00A54044" w:rsidRDefault="00EF4D46" w:rsidP="00EF4D46">
      <w:pPr>
        <w:pStyle w:val="FP"/>
        <w:keepNext/>
        <w:rPr>
          <w:b/>
          <w:bCs/>
          <w:i/>
          <w:iCs/>
          <w:lang w:eastAsia="en-US"/>
        </w:rPr>
      </w:pPr>
      <w:r w:rsidRPr="00A54044">
        <w:rPr>
          <w:b/>
          <w:bCs/>
          <w:i/>
          <w:iCs/>
          <w:lang w:eastAsia="en-US"/>
        </w:rPr>
        <w:t>e-mail comments:</w:t>
      </w:r>
    </w:p>
    <w:p w14:paraId="78D7D011" w14:textId="77777777" w:rsidR="00EF4D46" w:rsidRPr="006E2D8E" w:rsidRDefault="00EF4D46" w:rsidP="00EF4D46">
      <w:pPr>
        <w:pStyle w:val="FP"/>
        <w:keepNext/>
        <w:rPr>
          <w:i/>
          <w:iCs/>
        </w:rPr>
      </w:pPr>
      <w:proofErr w:type="spellStart"/>
      <w:r w:rsidRPr="006E2D8E">
        <w:rPr>
          <w:i/>
          <w:iCs/>
        </w:rPr>
        <w:t>Jinguo</w:t>
      </w:r>
      <w:proofErr w:type="spellEnd"/>
      <w:r w:rsidRPr="006E2D8E">
        <w:rPr>
          <w:i/>
          <w:iCs/>
        </w:rPr>
        <w:t>(ZTE) propose to note this paper</w:t>
      </w:r>
    </w:p>
    <w:p w14:paraId="0A5626DF" w14:textId="77777777" w:rsidR="00EF4D46" w:rsidRPr="006E2D8E" w:rsidRDefault="00EF4D46" w:rsidP="00EF4D46">
      <w:pPr>
        <w:pStyle w:val="FP"/>
        <w:keepNext/>
        <w:rPr>
          <w:i/>
          <w:iCs/>
        </w:rPr>
      </w:pPr>
      <w:r w:rsidRPr="006E2D8E">
        <w:rPr>
          <w:i/>
          <w:iCs/>
        </w:rPr>
        <w:t xml:space="preserve">Fenqin(Huawei) share the view as </w:t>
      </w:r>
      <w:proofErr w:type="spellStart"/>
      <w:r w:rsidRPr="006E2D8E">
        <w:rPr>
          <w:i/>
          <w:iCs/>
        </w:rPr>
        <w:t>Jinguo</w:t>
      </w:r>
      <w:proofErr w:type="spellEnd"/>
    </w:p>
    <w:p w14:paraId="261DF4E2" w14:textId="77777777" w:rsidR="00EF4D46" w:rsidRPr="006E2D8E" w:rsidRDefault="00EF4D46" w:rsidP="00EF4D46">
      <w:pPr>
        <w:pStyle w:val="FP"/>
        <w:keepNext/>
        <w:rPr>
          <w:i/>
          <w:iCs/>
        </w:rPr>
      </w:pPr>
      <w:proofErr w:type="spellStart"/>
      <w:r w:rsidRPr="006E2D8E">
        <w:rPr>
          <w:i/>
          <w:iCs/>
        </w:rPr>
        <w:t>Jinguo</w:t>
      </w:r>
      <w:proofErr w:type="spellEnd"/>
      <w:r w:rsidRPr="006E2D8E">
        <w:rPr>
          <w:i/>
          <w:iCs/>
        </w:rPr>
        <w:t>(ZTE) replies to Kundan(NEC)</w:t>
      </w:r>
    </w:p>
    <w:p w14:paraId="66483A98" w14:textId="77777777" w:rsidR="00EF4D46" w:rsidRPr="006E2D8E" w:rsidRDefault="00EF4D46" w:rsidP="00EF4D46">
      <w:pPr>
        <w:pStyle w:val="FP"/>
        <w:keepNext/>
        <w:rPr>
          <w:i/>
          <w:iCs/>
        </w:rPr>
      </w:pPr>
      <w:r w:rsidRPr="006E2D8E">
        <w:rPr>
          <w:i/>
          <w:iCs/>
        </w:rPr>
        <w:t>Alessio(Nokia) requests to just remove the editor's note and approve r01</w:t>
      </w:r>
    </w:p>
    <w:p w14:paraId="7BFCD7C5" w14:textId="77777777" w:rsidR="00EF4D46" w:rsidRPr="006E2D8E" w:rsidRDefault="00EF4D46" w:rsidP="00EF4D46">
      <w:pPr>
        <w:pStyle w:val="FP"/>
        <w:keepNext/>
        <w:rPr>
          <w:i/>
          <w:iCs/>
        </w:rPr>
      </w:pPr>
      <w:r w:rsidRPr="006E2D8E">
        <w:rPr>
          <w:i/>
          <w:iCs/>
        </w:rPr>
        <w:t xml:space="preserve">Kundan(NEC) addresses </w:t>
      </w:r>
      <w:proofErr w:type="spellStart"/>
      <w:r w:rsidRPr="006E2D8E">
        <w:rPr>
          <w:i/>
          <w:iCs/>
        </w:rPr>
        <w:t>Jinguo</w:t>
      </w:r>
      <w:proofErr w:type="spellEnd"/>
      <w:r w:rsidRPr="006E2D8E">
        <w:rPr>
          <w:i/>
          <w:iCs/>
        </w:rPr>
        <w:t xml:space="preserve"> and Fenqin concern.</w:t>
      </w:r>
    </w:p>
    <w:p w14:paraId="2DEE98C1" w14:textId="77777777" w:rsidR="00EF4D46" w:rsidRPr="006E2D8E" w:rsidRDefault="00EF4D46" w:rsidP="00EF4D46">
      <w:pPr>
        <w:pStyle w:val="FP"/>
        <w:keepNext/>
        <w:rPr>
          <w:i/>
          <w:iCs/>
        </w:rPr>
      </w:pPr>
      <w:r w:rsidRPr="006E2D8E">
        <w:rPr>
          <w:i/>
          <w:iCs/>
        </w:rPr>
        <w:t>Peter Hedman (Ericsson) provides r02</w:t>
      </w:r>
    </w:p>
    <w:p w14:paraId="3566E514" w14:textId="77777777" w:rsidR="00EF4D46" w:rsidRPr="006E2D8E" w:rsidRDefault="00EF4D46" w:rsidP="00EF4D46">
      <w:pPr>
        <w:pStyle w:val="FP"/>
        <w:keepNext/>
        <w:rPr>
          <w:i/>
          <w:iCs/>
        </w:rPr>
      </w:pPr>
      <w:proofErr w:type="spellStart"/>
      <w:r w:rsidRPr="006E2D8E">
        <w:rPr>
          <w:i/>
          <w:iCs/>
        </w:rPr>
        <w:t>Jinguo</w:t>
      </w:r>
      <w:proofErr w:type="spellEnd"/>
      <w:r w:rsidRPr="006E2D8E">
        <w:rPr>
          <w:i/>
          <w:iCs/>
        </w:rPr>
        <w:t>(ZTE) is ok with r02</w:t>
      </w:r>
    </w:p>
    <w:p w14:paraId="476EF640" w14:textId="77777777" w:rsidR="00EF4D46" w:rsidRPr="006E2D8E" w:rsidRDefault="00EF4D46" w:rsidP="00EF4D46">
      <w:pPr>
        <w:pStyle w:val="FP"/>
        <w:keepNext/>
        <w:rPr>
          <w:i/>
          <w:iCs/>
        </w:rPr>
      </w:pPr>
      <w:r w:rsidRPr="006E2D8E">
        <w:rPr>
          <w:i/>
          <w:iCs/>
        </w:rPr>
        <w:t>Fenqin (Huawei) is also ok with r02</w:t>
      </w:r>
    </w:p>
    <w:p w14:paraId="06E9C1C1" w14:textId="77777777" w:rsidR="00EF4D46" w:rsidRPr="006E2D8E" w:rsidRDefault="00EF4D46" w:rsidP="00EF4D46">
      <w:pPr>
        <w:pStyle w:val="FP"/>
        <w:keepNext/>
        <w:rPr>
          <w:i/>
          <w:iCs/>
        </w:rPr>
      </w:pPr>
      <w:r w:rsidRPr="006E2D8E">
        <w:rPr>
          <w:i/>
          <w:iCs/>
        </w:rPr>
        <w:t>==== Revisions Deadline ====</w:t>
      </w:r>
    </w:p>
    <w:p w14:paraId="50BACE0C" w14:textId="77777777" w:rsidR="00EF4D46" w:rsidRPr="006E2D8E" w:rsidRDefault="00EF4D46" w:rsidP="00EF4D46">
      <w:pPr>
        <w:pStyle w:val="FP"/>
        <w:keepNext/>
        <w:rPr>
          <w:i/>
          <w:iCs/>
        </w:rPr>
      </w:pPr>
      <w:proofErr w:type="spellStart"/>
      <w:r w:rsidRPr="006E2D8E">
        <w:rPr>
          <w:i/>
          <w:iCs/>
        </w:rPr>
        <w:t>alessio</w:t>
      </w:r>
      <w:proofErr w:type="spellEnd"/>
      <w:r w:rsidRPr="006E2D8E">
        <w:rPr>
          <w:i/>
          <w:iCs/>
        </w:rPr>
        <w:t>(Nokia) would suggest to update to r03 in draft folder in CC#2/3 as there is a coversheet error in r02 and also the note can be made a little bit more clear with the addition of an if (as we update the coversheet it is worth it)</w:t>
      </w:r>
    </w:p>
    <w:p w14:paraId="297F8065" w14:textId="77777777" w:rsidR="00EF4D46" w:rsidRPr="006E2D8E" w:rsidRDefault="00EF4D46" w:rsidP="00EF4D46">
      <w:pPr>
        <w:pStyle w:val="FP"/>
        <w:keepNext/>
        <w:rPr>
          <w:i/>
          <w:iCs/>
        </w:rPr>
      </w:pPr>
      <w:r w:rsidRPr="006E2D8E">
        <w:rPr>
          <w:i/>
          <w:iCs/>
        </w:rPr>
        <w:t>Kundan(NEC) is fine with r02. don't think r03 is needed.</w:t>
      </w:r>
    </w:p>
    <w:p w14:paraId="1B6D7AF6" w14:textId="77777777" w:rsidR="00EF4D46" w:rsidRPr="006E2D8E" w:rsidRDefault="00EF4D46" w:rsidP="00EF4D46">
      <w:pPr>
        <w:pStyle w:val="FP"/>
        <w:keepNext/>
        <w:rPr>
          <w:i/>
          <w:iCs/>
        </w:rPr>
      </w:pPr>
      <w:r w:rsidRPr="006E2D8E">
        <w:rPr>
          <w:i/>
          <w:iCs/>
        </w:rPr>
        <w:t>==== Comments Deadline ====</w:t>
      </w:r>
    </w:p>
    <w:p w14:paraId="5212E1CB" w14:textId="77777777" w:rsidR="00EF4D46" w:rsidRPr="006E2D8E" w:rsidRDefault="00EF4D46" w:rsidP="00EF4D46">
      <w:pPr>
        <w:pStyle w:val="FP"/>
        <w:keepNext/>
        <w:rPr>
          <w:i/>
          <w:iCs/>
        </w:rPr>
      </w:pPr>
    </w:p>
    <w:p w14:paraId="396D0BF4" w14:textId="77777777" w:rsidR="00EF4D46" w:rsidRPr="00DA12F6" w:rsidRDefault="00EF4D46" w:rsidP="00EF4D46">
      <w:pPr>
        <w:keepNext/>
        <w:rPr>
          <w:rFonts w:cs="Arial"/>
          <w:b/>
        </w:rPr>
      </w:pPr>
      <w:r w:rsidRPr="00DA12F6">
        <w:rPr>
          <w:rFonts w:cs="Arial"/>
          <w:b/>
        </w:rPr>
        <w:t>Discussion and conclusion:</w:t>
      </w:r>
    </w:p>
    <w:p w14:paraId="27705600" w14:textId="20AE7B75" w:rsidR="00EF4D46" w:rsidRDefault="00EF4D46" w:rsidP="00EF4D46">
      <w:r>
        <w:t>r02 was proposed. Nokia asked that the cover sheet is corrected</w:t>
      </w:r>
      <w:r w:rsidR="00E777FA">
        <w:t xml:space="preserve"> as proposed in r03</w:t>
      </w:r>
      <w:r>
        <w:t xml:space="preserve">. </w:t>
      </w:r>
      <w:r w:rsidR="00E777FA">
        <w:t xml:space="preserve">r02 with a </w:t>
      </w:r>
      <w:proofErr w:type="spellStart"/>
      <w:r w:rsidR="00E777FA">
        <w:t>clean up</w:t>
      </w:r>
      <w:proofErr w:type="spellEnd"/>
      <w:r w:rsidR="00E777FA">
        <w:t xml:space="preserve"> of the cover sheet was agreed and this was revised in </w:t>
      </w:r>
      <w:r w:rsidR="00E777FA" w:rsidRPr="00E777FA">
        <w:rPr>
          <w:color w:val="0000FF"/>
        </w:rPr>
        <w:t>S2-2203598</w:t>
      </w:r>
      <w:r w:rsidR="00E777FA">
        <w:t xml:space="preserve">, which was </w:t>
      </w:r>
      <w:r w:rsidR="00E777FA" w:rsidRPr="00C3284B">
        <w:rPr>
          <w:color w:val="FF0000"/>
          <w:lang w:eastAsia="en-US"/>
        </w:rPr>
        <w:t>approved</w:t>
      </w:r>
      <w:r w:rsidR="00E777FA">
        <w:t>.</w:t>
      </w:r>
    </w:p>
    <w:p w14:paraId="3B1908DA" w14:textId="77777777" w:rsidR="00EF4D46" w:rsidRDefault="00EF4D46" w:rsidP="00EF4D46"/>
    <w:p w14:paraId="4A755402" w14:textId="77777777" w:rsidR="00EF4D46" w:rsidRDefault="00EF4D46" w:rsidP="00EF4D46">
      <w:pPr>
        <w:keepNext/>
        <w:pBdr>
          <w:top w:val="single" w:sz="4" w:space="1" w:color="auto"/>
        </w:pBdr>
      </w:pPr>
      <w:r>
        <w:rPr>
          <w:color w:val="0000FF"/>
        </w:rPr>
        <w:lastRenderedPageBreak/>
        <w:t>S2-2202882</w:t>
      </w:r>
      <w:r>
        <w:t xml:space="preserve"> (P-CR) Converged Solution proposal between Solutions #1, #3, and #4. (Source: Qualcomm Inc)</w:t>
      </w:r>
    </w:p>
    <w:p w14:paraId="1224AF24" w14:textId="77777777" w:rsidR="00EF4D46" w:rsidRPr="00A54044" w:rsidRDefault="00EF4D46" w:rsidP="00EF4D46">
      <w:pPr>
        <w:pStyle w:val="FP"/>
        <w:keepNext/>
        <w:rPr>
          <w:b/>
          <w:bCs/>
          <w:i/>
          <w:iCs/>
          <w:lang w:eastAsia="en-US"/>
        </w:rPr>
      </w:pPr>
      <w:r w:rsidRPr="00A54044">
        <w:rPr>
          <w:b/>
          <w:bCs/>
          <w:i/>
          <w:iCs/>
          <w:lang w:eastAsia="en-US"/>
        </w:rPr>
        <w:t>e-mail comments:</w:t>
      </w:r>
    </w:p>
    <w:p w14:paraId="245FA676" w14:textId="77777777" w:rsidR="00EF4D46" w:rsidRPr="006E2D8E" w:rsidRDefault="00EF4D46" w:rsidP="00EF4D46">
      <w:pPr>
        <w:pStyle w:val="FP"/>
        <w:keepNext/>
        <w:rPr>
          <w:i/>
          <w:iCs/>
        </w:rPr>
      </w:pPr>
      <w:r w:rsidRPr="006E2D8E">
        <w:rPr>
          <w:i/>
          <w:iCs/>
        </w:rPr>
        <w:t>Lars (Sony) provides r01</w:t>
      </w:r>
    </w:p>
    <w:p w14:paraId="0481C10E" w14:textId="77777777" w:rsidR="00EF4D46" w:rsidRPr="006E2D8E" w:rsidRDefault="00EF4D46" w:rsidP="00EF4D46">
      <w:pPr>
        <w:pStyle w:val="FP"/>
        <w:keepNext/>
        <w:rPr>
          <w:i/>
          <w:iCs/>
        </w:rPr>
      </w:pPr>
      <w:r w:rsidRPr="006E2D8E">
        <w:rPr>
          <w:i/>
          <w:iCs/>
        </w:rPr>
        <w:t>Qian (Ericsson) provides r02</w:t>
      </w:r>
    </w:p>
    <w:p w14:paraId="00D7F4CE" w14:textId="77777777" w:rsidR="00EF4D46" w:rsidRPr="006E2D8E" w:rsidRDefault="00EF4D46" w:rsidP="00EF4D46">
      <w:pPr>
        <w:pStyle w:val="FP"/>
        <w:keepNext/>
        <w:rPr>
          <w:i/>
          <w:iCs/>
        </w:rPr>
      </w:pPr>
      <w:r w:rsidRPr="006E2D8E">
        <w:rPr>
          <w:i/>
          <w:iCs/>
        </w:rPr>
        <w:t>Hannu (Nokia) provides r03 and comments that not all network vendors support the violation of the AMF CM-CONNECTED state.</w:t>
      </w:r>
    </w:p>
    <w:p w14:paraId="77D73795" w14:textId="77777777" w:rsidR="00EF4D46" w:rsidRPr="006E2D8E" w:rsidRDefault="00EF4D46" w:rsidP="00EF4D46">
      <w:pPr>
        <w:pStyle w:val="FP"/>
        <w:keepNext/>
        <w:rPr>
          <w:i/>
          <w:iCs/>
        </w:rPr>
      </w:pPr>
      <w:r w:rsidRPr="006E2D8E">
        <w:rPr>
          <w:i/>
          <w:iCs/>
        </w:rPr>
        <w:t>==== Revisions Deadline ====</w:t>
      </w:r>
    </w:p>
    <w:p w14:paraId="167C4A8A" w14:textId="77777777" w:rsidR="00EF4D46" w:rsidRPr="006E2D8E" w:rsidRDefault="00EF4D46" w:rsidP="00EF4D46">
      <w:pPr>
        <w:pStyle w:val="FP"/>
        <w:keepNext/>
        <w:rPr>
          <w:i/>
          <w:iCs/>
        </w:rPr>
      </w:pPr>
      <w:r w:rsidRPr="006E2D8E">
        <w:rPr>
          <w:i/>
          <w:iCs/>
        </w:rPr>
        <w:t>Qian (Ericsson) is ok with either r02 or r03, though prefer r02.</w:t>
      </w:r>
    </w:p>
    <w:p w14:paraId="39445571" w14:textId="77777777" w:rsidR="00EF4D46" w:rsidRPr="006E2D8E" w:rsidRDefault="00EF4D46" w:rsidP="00EF4D46">
      <w:pPr>
        <w:pStyle w:val="FP"/>
        <w:keepNext/>
        <w:rPr>
          <w:i/>
          <w:iCs/>
        </w:rPr>
      </w:pPr>
      <w:r w:rsidRPr="006E2D8E">
        <w:rPr>
          <w:i/>
          <w:iCs/>
        </w:rPr>
        <w:t>Lars (Sony) surprised that sourcing company has not addressed comments in the solution.</w:t>
      </w:r>
    </w:p>
    <w:p w14:paraId="0D8EAA91" w14:textId="77777777" w:rsidR="00EF4D46" w:rsidRPr="006E2D8E" w:rsidRDefault="00EF4D46" w:rsidP="00EF4D46">
      <w:pPr>
        <w:pStyle w:val="FP"/>
        <w:keepNext/>
        <w:rPr>
          <w:i/>
          <w:iCs/>
        </w:rPr>
      </w:pPr>
      <w:r w:rsidRPr="006E2D8E">
        <w:rPr>
          <w:i/>
          <w:iCs/>
        </w:rPr>
        <w:t>Qian (Ericsson) comments and asks Lars (Sony) to check if r02 (or r03) can be agreed in this meeting.</w:t>
      </w:r>
    </w:p>
    <w:p w14:paraId="35324056" w14:textId="77777777" w:rsidR="00EF4D46" w:rsidRPr="006E2D8E" w:rsidRDefault="00EF4D46" w:rsidP="00EF4D46">
      <w:pPr>
        <w:pStyle w:val="FP"/>
        <w:keepNext/>
        <w:rPr>
          <w:i/>
          <w:iCs/>
        </w:rPr>
      </w:pPr>
      <w:r w:rsidRPr="006E2D8E">
        <w:rPr>
          <w:i/>
          <w:iCs/>
        </w:rPr>
        <w:t>Lars (Sony) Not sure what to do with this one, r02 and r03 still have comments and things that should be address in my view.</w:t>
      </w:r>
    </w:p>
    <w:p w14:paraId="63DAFDE7" w14:textId="77777777" w:rsidR="00EF4D46" w:rsidRPr="006E2D8E" w:rsidRDefault="00EF4D46" w:rsidP="00EF4D46">
      <w:pPr>
        <w:pStyle w:val="FP"/>
        <w:keepNext/>
        <w:rPr>
          <w:i/>
          <w:iCs/>
        </w:rPr>
      </w:pPr>
      <w:r w:rsidRPr="006E2D8E">
        <w:rPr>
          <w:i/>
          <w:iCs/>
        </w:rPr>
        <w:t>Miguel (Qualcomm) ok with r02 or r03, missed there were pending comments in the revisions, propose to agree either r02 or r03. But provides answers, and we could reopen in CC#3 to make those (small) changes.</w:t>
      </w:r>
    </w:p>
    <w:p w14:paraId="634B7EE0" w14:textId="77777777" w:rsidR="00EF4D46" w:rsidRPr="006E2D8E" w:rsidRDefault="00EF4D46" w:rsidP="00EF4D46">
      <w:pPr>
        <w:pStyle w:val="FP"/>
        <w:keepNext/>
        <w:rPr>
          <w:i/>
          <w:iCs/>
        </w:rPr>
      </w:pPr>
      <w:r w:rsidRPr="006E2D8E">
        <w:rPr>
          <w:i/>
          <w:iCs/>
        </w:rPr>
        <w:t>Lars (Sony) there was one more change to the figure.</w:t>
      </w:r>
    </w:p>
    <w:p w14:paraId="624F5028" w14:textId="77777777" w:rsidR="00EF4D46" w:rsidRPr="006E2D8E" w:rsidRDefault="00EF4D46" w:rsidP="00EF4D46">
      <w:pPr>
        <w:pStyle w:val="FP"/>
        <w:keepNext/>
        <w:rPr>
          <w:i/>
          <w:iCs/>
        </w:rPr>
      </w:pPr>
      <w:r w:rsidRPr="006E2D8E">
        <w:rPr>
          <w:i/>
          <w:iCs/>
        </w:rPr>
        <w:t>Qian (Ericsson) proposes to add the following 3 changes on top of r03: 1) add 'except paging procedure,' in clause 6.x.2; 2) update step 4 in figure 6.x.3.3-1 to synch the procedure name with clause 6.x.3.2; 3) update step 5b in figure 6.x.3.3-1 to start the arrow from AMF.</w:t>
      </w:r>
    </w:p>
    <w:p w14:paraId="17C3073E" w14:textId="77777777" w:rsidR="00EF4D46" w:rsidRPr="006E2D8E" w:rsidRDefault="00EF4D46" w:rsidP="00EF4D46">
      <w:pPr>
        <w:pStyle w:val="FP"/>
        <w:keepNext/>
        <w:rPr>
          <w:i/>
          <w:iCs/>
        </w:rPr>
      </w:pPr>
      <w:r w:rsidRPr="006E2D8E">
        <w:rPr>
          <w:i/>
          <w:iCs/>
        </w:rPr>
        <w:t>Miguel (Qualcomm) proposes to use r03 with changes to be copy pasted in chat window in CC#3, as described in content of this email.</w:t>
      </w:r>
    </w:p>
    <w:p w14:paraId="2FF9A0E7" w14:textId="77777777" w:rsidR="00EF4D46" w:rsidRPr="006E2D8E" w:rsidRDefault="00EF4D46" w:rsidP="00EF4D46">
      <w:pPr>
        <w:pStyle w:val="FP"/>
        <w:keepNext/>
        <w:rPr>
          <w:i/>
          <w:iCs/>
        </w:rPr>
      </w:pPr>
      <w:r w:rsidRPr="006E2D8E">
        <w:rPr>
          <w:i/>
          <w:iCs/>
        </w:rPr>
        <w:t>==== Comments Deadline ====</w:t>
      </w:r>
    </w:p>
    <w:p w14:paraId="169E8D6B" w14:textId="77777777" w:rsidR="00EF4D46" w:rsidRPr="006E2D8E" w:rsidRDefault="00EF4D46" w:rsidP="00EF4D46">
      <w:pPr>
        <w:pStyle w:val="FP"/>
        <w:keepNext/>
        <w:rPr>
          <w:i/>
          <w:iCs/>
        </w:rPr>
      </w:pPr>
      <w:r w:rsidRPr="006E2D8E">
        <w:rPr>
          <w:i/>
          <w:iCs/>
        </w:rPr>
        <w:t>Miguel (Qualcomm) ok with Qian proposal</w:t>
      </w:r>
    </w:p>
    <w:p w14:paraId="4829E8FF" w14:textId="77777777" w:rsidR="00EF4D46" w:rsidRPr="006E2D8E" w:rsidRDefault="00EF4D46" w:rsidP="00EF4D46">
      <w:pPr>
        <w:pStyle w:val="FP"/>
        <w:keepNext/>
        <w:rPr>
          <w:i/>
          <w:iCs/>
        </w:rPr>
      </w:pPr>
    </w:p>
    <w:p w14:paraId="0ADC6332" w14:textId="77777777" w:rsidR="00EF4D46" w:rsidRPr="00DA12F6" w:rsidRDefault="00EF4D46" w:rsidP="00EF4D46">
      <w:pPr>
        <w:keepNext/>
        <w:rPr>
          <w:rFonts w:cs="Arial"/>
          <w:b/>
        </w:rPr>
      </w:pPr>
      <w:r w:rsidRPr="00DA12F6">
        <w:rPr>
          <w:rFonts w:cs="Arial"/>
          <w:b/>
        </w:rPr>
        <w:t>Discussion and conclusion:</w:t>
      </w:r>
    </w:p>
    <w:p w14:paraId="402CD948" w14:textId="721F5C3D" w:rsidR="00EF4D46" w:rsidRDefault="00E777FA" w:rsidP="00EF4D46">
      <w:r>
        <w:t xml:space="preserve">Qualcomm suggested an update to r03 to add </w:t>
      </w:r>
      <w:r w:rsidRPr="00E777FA">
        <w:rPr>
          <w:i/>
          <w:iCs/>
        </w:rPr>
        <w:t>"except paging procedure," in clause 6.x.2; 2) update step 4 in figure 6.x.3.3-1 to synch the procedure name with clause 6.x.3.2; 3) update step 5b in figure 6.x.3.3-1 to start the arrow from AMF]</w:t>
      </w:r>
      <w:r>
        <w:t xml:space="preserve">. This was agreed and was revised in </w:t>
      </w:r>
      <w:r w:rsidRPr="00E777FA">
        <w:rPr>
          <w:color w:val="0000FF"/>
        </w:rPr>
        <w:t>S2-220359</w:t>
      </w:r>
      <w:r>
        <w:rPr>
          <w:color w:val="0000FF"/>
        </w:rPr>
        <w:t>9</w:t>
      </w:r>
      <w:r>
        <w:t xml:space="preserve">, which was </w:t>
      </w:r>
      <w:r w:rsidRPr="00C3284B">
        <w:rPr>
          <w:color w:val="FF0000"/>
          <w:lang w:eastAsia="en-US"/>
        </w:rPr>
        <w:t>approved</w:t>
      </w:r>
      <w:r>
        <w:t>.</w:t>
      </w:r>
    </w:p>
    <w:p w14:paraId="13988669" w14:textId="77777777" w:rsidR="00EF4D46" w:rsidRDefault="00EF4D46" w:rsidP="00EF4D46"/>
    <w:p w14:paraId="74D769BB" w14:textId="77777777" w:rsidR="00E777FA" w:rsidRDefault="00E777FA" w:rsidP="00E777FA">
      <w:pPr>
        <w:keepNext/>
        <w:pBdr>
          <w:top w:val="single" w:sz="4" w:space="1" w:color="auto"/>
        </w:pBdr>
      </w:pPr>
      <w:r>
        <w:rPr>
          <w:color w:val="0000FF"/>
        </w:rPr>
        <w:t>S2-2202765</w:t>
      </w:r>
      <w:r>
        <w:t xml:space="preserve"> (P-CR) TR 23.700-05: new KI on UE permission and policies for accessing VMR. (Source: Qualcomm Incorporated)</w:t>
      </w:r>
    </w:p>
    <w:p w14:paraId="070010FD" w14:textId="77777777" w:rsidR="00E777FA" w:rsidRPr="00A54044" w:rsidRDefault="00E777FA" w:rsidP="00E777FA">
      <w:pPr>
        <w:pStyle w:val="FP"/>
        <w:keepNext/>
        <w:rPr>
          <w:b/>
          <w:bCs/>
          <w:i/>
          <w:iCs/>
          <w:lang w:eastAsia="en-US"/>
        </w:rPr>
      </w:pPr>
      <w:r w:rsidRPr="00A54044">
        <w:rPr>
          <w:b/>
          <w:bCs/>
          <w:i/>
          <w:iCs/>
          <w:lang w:eastAsia="en-US"/>
        </w:rPr>
        <w:t>e-mail comments:</w:t>
      </w:r>
    </w:p>
    <w:p w14:paraId="28987CAC" w14:textId="77777777" w:rsidR="00E777FA" w:rsidRPr="006E2D8E" w:rsidRDefault="00E777FA" w:rsidP="00E777FA">
      <w:pPr>
        <w:pStyle w:val="FP"/>
        <w:keepNext/>
        <w:rPr>
          <w:i/>
          <w:iCs/>
        </w:rPr>
      </w:pPr>
      <w:proofErr w:type="spellStart"/>
      <w:r w:rsidRPr="006E2D8E">
        <w:rPr>
          <w:i/>
          <w:iCs/>
        </w:rPr>
        <w:t>LiMeng</w:t>
      </w:r>
      <w:proofErr w:type="spellEnd"/>
      <w:r w:rsidRPr="006E2D8E">
        <w:rPr>
          <w:i/>
          <w:iCs/>
        </w:rPr>
        <w:t xml:space="preserve"> (Huawei) provides comment</w:t>
      </w:r>
    </w:p>
    <w:p w14:paraId="7CF3A640" w14:textId="77777777" w:rsidR="00E777FA" w:rsidRPr="006E2D8E" w:rsidRDefault="00E777FA" w:rsidP="00E777FA">
      <w:pPr>
        <w:pStyle w:val="FP"/>
        <w:keepNext/>
        <w:rPr>
          <w:i/>
          <w:iCs/>
        </w:rPr>
      </w:pPr>
      <w:r w:rsidRPr="006E2D8E">
        <w:rPr>
          <w:i/>
          <w:iCs/>
        </w:rPr>
        <w:t>Lars (Sony) provides comment</w:t>
      </w:r>
    </w:p>
    <w:p w14:paraId="2A3DE84D" w14:textId="77777777" w:rsidR="00E777FA" w:rsidRPr="006E2D8E" w:rsidRDefault="00E777FA" w:rsidP="00E777FA">
      <w:pPr>
        <w:pStyle w:val="FP"/>
        <w:keepNext/>
        <w:rPr>
          <w:i/>
          <w:iCs/>
        </w:rPr>
      </w:pPr>
      <w:r w:rsidRPr="006E2D8E">
        <w:rPr>
          <w:i/>
          <w:iCs/>
        </w:rPr>
        <w:t>Qian (Ericsson) provides comments and r01</w:t>
      </w:r>
    </w:p>
    <w:p w14:paraId="24059FFA" w14:textId="77777777" w:rsidR="00E777FA" w:rsidRPr="006E2D8E" w:rsidRDefault="00E777FA" w:rsidP="00E777FA">
      <w:pPr>
        <w:pStyle w:val="FP"/>
        <w:keepNext/>
        <w:rPr>
          <w:i/>
          <w:iCs/>
        </w:rPr>
      </w:pPr>
      <w:r w:rsidRPr="006E2D8E">
        <w:rPr>
          <w:i/>
          <w:iCs/>
        </w:rPr>
        <w:t>Hong (Qualcomm) provides r02.</w:t>
      </w:r>
    </w:p>
    <w:p w14:paraId="06D6F0AC" w14:textId="77777777" w:rsidR="00E777FA" w:rsidRPr="006E2D8E" w:rsidRDefault="00E777FA" w:rsidP="00E777FA">
      <w:pPr>
        <w:pStyle w:val="FP"/>
        <w:keepNext/>
        <w:rPr>
          <w:i/>
          <w:iCs/>
        </w:rPr>
      </w:pPr>
      <w:r w:rsidRPr="006E2D8E">
        <w:rPr>
          <w:i/>
          <w:iCs/>
        </w:rPr>
        <w:t>Hong (Qualcomm) replies to Lars.</w:t>
      </w:r>
    </w:p>
    <w:p w14:paraId="7EDBA875" w14:textId="77777777" w:rsidR="00E777FA" w:rsidRPr="006E2D8E" w:rsidRDefault="00E777FA" w:rsidP="00E777FA">
      <w:pPr>
        <w:pStyle w:val="FP"/>
        <w:keepNext/>
        <w:rPr>
          <w:i/>
          <w:iCs/>
        </w:rPr>
      </w:pPr>
      <w:r w:rsidRPr="006E2D8E">
        <w:rPr>
          <w:i/>
          <w:iCs/>
        </w:rPr>
        <w:t>Lars (Sony replies to Hong.</w:t>
      </w:r>
    </w:p>
    <w:p w14:paraId="4BDA96A0" w14:textId="77777777" w:rsidR="00E777FA" w:rsidRPr="006E2D8E" w:rsidRDefault="00E777FA" w:rsidP="00E777FA">
      <w:pPr>
        <w:pStyle w:val="FP"/>
        <w:keepNext/>
        <w:rPr>
          <w:i/>
          <w:iCs/>
        </w:rPr>
      </w:pPr>
      <w:r w:rsidRPr="006E2D8E">
        <w:rPr>
          <w:i/>
          <w:iCs/>
        </w:rPr>
        <w:t>Mehrdad (Samsung) comments</w:t>
      </w:r>
    </w:p>
    <w:p w14:paraId="1BD1575D" w14:textId="77777777" w:rsidR="00E777FA" w:rsidRPr="006E2D8E" w:rsidRDefault="00E777FA" w:rsidP="00E777FA">
      <w:pPr>
        <w:pStyle w:val="FP"/>
        <w:keepNext/>
        <w:rPr>
          <w:i/>
          <w:iCs/>
        </w:rPr>
      </w:pPr>
      <w:r w:rsidRPr="006E2D8E">
        <w:rPr>
          <w:i/>
          <w:iCs/>
        </w:rPr>
        <w:t>Hong (Qualcomm) provides r03.</w:t>
      </w:r>
    </w:p>
    <w:p w14:paraId="49113917" w14:textId="77777777" w:rsidR="00E777FA" w:rsidRPr="006E2D8E" w:rsidRDefault="00E777FA" w:rsidP="00E777FA">
      <w:pPr>
        <w:pStyle w:val="FP"/>
        <w:keepNext/>
        <w:rPr>
          <w:i/>
          <w:iCs/>
        </w:rPr>
      </w:pPr>
      <w:proofErr w:type="spellStart"/>
      <w:r w:rsidRPr="006E2D8E">
        <w:rPr>
          <w:i/>
          <w:iCs/>
        </w:rPr>
        <w:t>LiMeng</w:t>
      </w:r>
      <w:proofErr w:type="spellEnd"/>
      <w:r w:rsidRPr="006E2D8E">
        <w:rPr>
          <w:i/>
          <w:iCs/>
        </w:rPr>
        <w:t xml:space="preserve"> (Huawei) provides r04.</w:t>
      </w:r>
    </w:p>
    <w:p w14:paraId="34C80AF0" w14:textId="77777777" w:rsidR="00E777FA" w:rsidRPr="006E2D8E" w:rsidRDefault="00E777FA" w:rsidP="00E777FA">
      <w:pPr>
        <w:pStyle w:val="FP"/>
        <w:keepNext/>
        <w:rPr>
          <w:i/>
          <w:iCs/>
        </w:rPr>
      </w:pPr>
      <w:proofErr w:type="spellStart"/>
      <w:r w:rsidRPr="006E2D8E">
        <w:rPr>
          <w:i/>
          <w:iCs/>
        </w:rPr>
        <w:t>LiMeng</w:t>
      </w:r>
      <w:proofErr w:type="spellEnd"/>
      <w:r w:rsidRPr="006E2D8E">
        <w:rPr>
          <w:i/>
          <w:iCs/>
        </w:rPr>
        <w:t xml:space="preserve"> (Huawei) provides r05, and asks to withdrawn r04.</w:t>
      </w:r>
    </w:p>
    <w:p w14:paraId="79585C05" w14:textId="77777777" w:rsidR="00E777FA" w:rsidRPr="006E2D8E" w:rsidRDefault="00E777FA" w:rsidP="00E777FA">
      <w:pPr>
        <w:pStyle w:val="FP"/>
        <w:keepNext/>
        <w:rPr>
          <w:i/>
          <w:iCs/>
        </w:rPr>
      </w:pPr>
      <w:proofErr w:type="spellStart"/>
      <w:r w:rsidRPr="006E2D8E">
        <w:rPr>
          <w:i/>
          <w:iCs/>
        </w:rPr>
        <w:t>alessio</w:t>
      </w:r>
      <w:proofErr w:type="spellEnd"/>
      <w:r w:rsidRPr="006E2D8E">
        <w:rPr>
          <w:i/>
          <w:iCs/>
        </w:rPr>
        <w:t>(</w:t>
      </w:r>
      <w:proofErr w:type="spellStart"/>
      <w:r w:rsidRPr="006E2D8E">
        <w:rPr>
          <w:i/>
          <w:iCs/>
        </w:rPr>
        <w:t>nokia</w:t>
      </w:r>
      <w:proofErr w:type="spellEnd"/>
      <w:r w:rsidRPr="006E2D8E">
        <w:rPr>
          <w:i/>
          <w:iCs/>
        </w:rPr>
        <w:t>) can accept r03 but not subsequent r05 (assuming r04 is withdrawn)</w:t>
      </w:r>
    </w:p>
    <w:p w14:paraId="4DCF2CEB" w14:textId="77777777" w:rsidR="00E777FA" w:rsidRPr="006E2D8E" w:rsidRDefault="00E777FA" w:rsidP="00E777FA">
      <w:pPr>
        <w:pStyle w:val="FP"/>
        <w:keepNext/>
        <w:rPr>
          <w:i/>
          <w:iCs/>
        </w:rPr>
      </w:pPr>
      <w:proofErr w:type="spellStart"/>
      <w:r w:rsidRPr="006E2D8E">
        <w:rPr>
          <w:i/>
          <w:iCs/>
        </w:rPr>
        <w:t>LiMeng</w:t>
      </w:r>
      <w:proofErr w:type="spellEnd"/>
      <w:r w:rsidRPr="006E2D8E">
        <w:rPr>
          <w:i/>
          <w:iCs/>
        </w:rPr>
        <w:t xml:space="preserve"> (Huawei) cannot accept r03.</w:t>
      </w:r>
    </w:p>
    <w:p w14:paraId="1FFB0C03" w14:textId="77777777" w:rsidR="00E777FA" w:rsidRPr="006E2D8E" w:rsidRDefault="00E777FA" w:rsidP="00E777FA">
      <w:pPr>
        <w:pStyle w:val="FP"/>
        <w:keepNext/>
        <w:rPr>
          <w:i/>
          <w:iCs/>
        </w:rPr>
      </w:pPr>
      <w:r w:rsidRPr="006E2D8E">
        <w:rPr>
          <w:i/>
          <w:iCs/>
        </w:rPr>
        <w:t>Hong (Qualcomm) comments.</w:t>
      </w:r>
    </w:p>
    <w:p w14:paraId="7D08A45B" w14:textId="77777777" w:rsidR="00E777FA" w:rsidRPr="006E2D8E" w:rsidRDefault="00E777FA" w:rsidP="00E777FA">
      <w:pPr>
        <w:pStyle w:val="FP"/>
        <w:keepNext/>
        <w:rPr>
          <w:i/>
          <w:iCs/>
        </w:rPr>
      </w:pPr>
      <w:r w:rsidRPr="006E2D8E">
        <w:rPr>
          <w:i/>
          <w:iCs/>
        </w:rPr>
        <w:t>Hong (Qualcomm) provides r06</w:t>
      </w:r>
    </w:p>
    <w:p w14:paraId="4F962C05" w14:textId="77777777" w:rsidR="00E777FA" w:rsidRPr="006E2D8E" w:rsidRDefault="00E777FA" w:rsidP="00E777FA">
      <w:pPr>
        <w:pStyle w:val="FP"/>
        <w:keepNext/>
        <w:rPr>
          <w:i/>
          <w:iCs/>
        </w:rPr>
      </w:pPr>
      <w:proofErr w:type="spellStart"/>
      <w:r w:rsidRPr="006E2D8E">
        <w:rPr>
          <w:i/>
          <w:iCs/>
        </w:rPr>
        <w:t>LiMeng</w:t>
      </w:r>
      <w:proofErr w:type="spellEnd"/>
      <w:r w:rsidRPr="006E2D8E">
        <w:rPr>
          <w:i/>
          <w:iCs/>
        </w:rPr>
        <w:t xml:space="preserve"> (Huawei) replies, objects r04 and asks Alessio to re-consider his objection to r05.</w:t>
      </w:r>
    </w:p>
    <w:p w14:paraId="4F23AA7C" w14:textId="77777777" w:rsidR="00E777FA" w:rsidRPr="006E2D8E" w:rsidRDefault="00E777FA" w:rsidP="00E777FA">
      <w:pPr>
        <w:pStyle w:val="FP"/>
        <w:keepNext/>
        <w:rPr>
          <w:i/>
          <w:iCs/>
        </w:rPr>
      </w:pPr>
      <w:r w:rsidRPr="006E2D8E">
        <w:rPr>
          <w:i/>
          <w:iCs/>
        </w:rPr>
        <w:t>==== Revisions Deadline ====</w:t>
      </w:r>
    </w:p>
    <w:p w14:paraId="26503BC1" w14:textId="77777777" w:rsidR="00E777FA" w:rsidRPr="006E2D8E" w:rsidRDefault="00E777FA" w:rsidP="00E777FA">
      <w:pPr>
        <w:pStyle w:val="FP"/>
        <w:keepNext/>
        <w:rPr>
          <w:i/>
          <w:iCs/>
        </w:rPr>
      </w:pPr>
      <w:r w:rsidRPr="006E2D8E">
        <w:rPr>
          <w:i/>
          <w:iCs/>
        </w:rPr>
        <w:t xml:space="preserve">Hong (Qualcomm) replies to </w:t>
      </w:r>
      <w:proofErr w:type="spellStart"/>
      <w:r w:rsidRPr="006E2D8E">
        <w:rPr>
          <w:i/>
          <w:iCs/>
        </w:rPr>
        <w:t>LiMeng</w:t>
      </w:r>
      <w:proofErr w:type="spellEnd"/>
      <w:r w:rsidRPr="006E2D8E">
        <w:rPr>
          <w:i/>
          <w:iCs/>
        </w:rPr>
        <w:t xml:space="preserve"> and suggest to consider r06.</w:t>
      </w:r>
    </w:p>
    <w:p w14:paraId="6F111362" w14:textId="77777777" w:rsidR="00E777FA" w:rsidRPr="006E2D8E" w:rsidRDefault="00E777FA" w:rsidP="00E777FA">
      <w:pPr>
        <w:pStyle w:val="FP"/>
        <w:keepNext/>
        <w:rPr>
          <w:i/>
          <w:iCs/>
        </w:rPr>
      </w:pPr>
      <w:proofErr w:type="spellStart"/>
      <w:r w:rsidRPr="006E2D8E">
        <w:rPr>
          <w:i/>
          <w:iCs/>
        </w:rPr>
        <w:t>LiMeng</w:t>
      </w:r>
      <w:proofErr w:type="spellEnd"/>
      <w:r w:rsidRPr="006E2D8E">
        <w:rPr>
          <w:i/>
          <w:iCs/>
        </w:rPr>
        <w:t xml:space="preserve"> (Huawei) replies to Hong, objects to r00-r04 and r06.</w:t>
      </w:r>
    </w:p>
    <w:p w14:paraId="7D21803F" w14:textId="77777777" w:rsidR="00E777FA" w:rsidRPr="006E2D8E" w:rsidRDefault="00E777FA" w:rsidP="00E777FA">
      <w:pPr>
        <w:pStyle w:val="FP"/>
        <w:keepNext/>
        <w:rPr>
          <w:i/>
          <w:iCs/>
        </w:rPr>
      </w:pPr>
      <w:proofErr w:type="spellStart"/>
      <w:r w:rsidRPr="006E2D8E">
        <w:rPr>
          <w:i/>
          <w:iCs/>
        </w:rPr>
        <w:t>LiMeng</w:t>
      </w:r>
      <w:proofErr w:type="spellEnd"/>
      <w:r w:rsidRPr="006E2D8E">
        <w:rPr>
          <w:i/>
          <w:iCs/>
        </w:rPr>
        <w:t xml:space="preserve"> (Huawei) comments.</w:t>
      </w:r>
    </w:p>
    <w:p w14:paraId="0941F597" w14:textId="77777777" w:rsidR="00E777FA" w:rsidRPr="006E2D8E" w:rsidRDefault="00E777FA" w:rsidP="00E777FA">
      <w:pPr>
        <w:pStyle w:val="FP"/>
        <w:keepNext/>
        <w:rPr>
          <w:i/>
          <w:iCs/>
        </w:rPr>
      </w:pPr>
      <w:r w:rsidRPr="006E2D8E">
        <w:rPr>
          <w:i/>
          <w:iCs/>
        </w:rPr>
        <w:t xml:space="preserve">Hong (Qualcomm) replies to </w:t>
      </w:r>
      <w:proofErr w:type="spellStart"/>
      <w:r w:rsidRPr="006E2D8E">
        <w:rPr>
          <w:i/>
          <w:iCs/>
        </w:rPr>
        <w:t>LiMeng</w:t>
      </w:r>
      <w:proofErr w:type="spellEnd"/>
      <w:r w:rsidRPr="006E2D8E">
        <w:rPr>
          <w:i/>
          <w:iCs/>
        </w:rPr>
        <w:t>.</w:t>
      </w:r>
    </w:p>
    <w:p w14:paraId="42774958" w14:textId="77777777" w:rsidR="00E777FA" w:rsidRPr="006E2D8E" w:rsidRDefault="00E777FA" w:rsidP="00E777FA">
      <w:pPr>
        <w:pStyle w:val="FP"/>
        <w:keepNext/>
        <w:rPr>
          <w:i/>
          <w:iCs/>
        </w:rPr>
      </w:pPr>
      <w:r w:rsidRPr="006E2D8E">
        <w:rPr>
          <w:i/>
          <w:iCs/>
        </w:rPr>
        <w:t>Hong (Qualcomm) provide r07 in draft folder.</w:t>
      </w:r>
    </w:p>
    <w:p w14:paraId="7545843D" w14:textId="77777777" w:rsidR="00E777FA" w:rsidRPr="006E2D8E" w:rsidRDefault="00E777FA" w:rsidP="00E777FA">
      <w:pPr>
        <w:pStyle w:val="FP"/>
        <w:keepNext/>
        <w:rPr>
          <w:i/>
          <w:iCs/>
        </w:rPr>
      </w:pPr>
      <w:proofErr w:type="spellStart"/>
      <w:r w:rsidRPr="006E2D8E">
        <w:rPr>
          <w:i/>
          <w:iCs/>
        </w:rPr>
        <w:t>alessio</w:t>
      </w:r>
      <w:proofErr w:type="spellEnd"/>
      <w:r w:rsidRPr="006E2D8E">
        <w:rPr>
          <w:i/>
          <w:iCs/>
        </w:rPr>
        <w:t xml:space="preserve"> (</w:t>
      </w:r>
      <w:proofErr w:type="spellStart"/>
      <w:r w:rsidRPr="006E2D8E">
        <w:rPr>
          <w:i/>
          <w:iCs/>
        </w:rPr>
        <w:t>nokia</w:t>
      </w:r>
      <w:proofErr w:type="spellEnd"/>
      <w:r w:rsidRPr="006E2D8E">
        <w:rPr>
          <w:i/>
          <w:iCs/>
        </w:rPr>
        <w:t>) is ok with r07</w:t>
      </w:r>
    </w:p>
    <w:p w14:paraId="06EF1F1C" w14:textId="77777777" w:rsidR="00E777FA" w:rsidRPr="006E2D8E" w:rsidRDefault="00E777FA" w:rsidP="00E777FA">
      <w:pPr>
        <w:pStyle w:val="FP"/>
        <w:keepNext/>
        <w:rPr>
          <w:i/>
          <w:iCs/>
        </w:rPr>
      </w:pPr>
      <w:r w:rsidRPr="006E2D8E">
        <w:rPr>
          <w:i/>
          <w:iCs/>
        </w:rPr>
        <w:t>==== Comments Deadline ====</w:t>
      </w:r>
    </w:p>
    <w:p w14:paraId="1E892DE5" w14:textId="77777777" w:rsidR="00E777FA" w:rsidRPr="006E2D8E" w:rsidRDefault="00E777FA" w:rsidP="00E777FA">
      <w:pPr>
        <w:pStyle w:val="FP"/>
        <w:keepNext/>
        <w:rPr>
          <w:i/>
          <w:iCs/>
        </w:rPr>
      </w:pPr>
      <w:proofErr w:type="spellStart"/>
      <w:r w:rsidRPr="006E2D8E">
        <w:rPr>
          <w:i/>
          <w:iCs/>
        </w:rPr>
        <w:t>LiMeng</w:t>
      </w:r>
      <w:proofErr w:type="spellEnd"/>
      <w:r w:rsidRPr="006E2D8E">
        <w:rPr>
          <w:i/>
          <w:iCs/>
        </w:rPr>
        <w:t xml:space="preserve"> (Huawei) provides r08 in the draft folder.</w:t>
      </w:r>
    </w:p>
    <w:p w14:paraId="0FB270ED" w14:textId="77777777" w:rsidR="00E777FA" w:rsidRPr="006E2D8E" w:rsidRDefault="00E777FA" w:rsidP="00E777FA">
      <w:pPr>
        <w:pStyle w:val="FP"/>
        <w:keepNext/>
        <w:rPr>
          <w:i/>
          <w:iCs/>
        </w:rPr>
      </w:pPr>
    </w:p>
    <w:p w14:paraId="4BA2F98E" w14:textId="77777777" w:rsidR="00E777FA" w:rsidRPr="00DA12F6" w:rsidRDefault="00E777FA" w:rsidP="00E777FA">
      <w:pPr>
        <w:keepNext/>
        <w:rPr>
          <w:rFonts w:cs="Arial"/>
          <w:b/>
        </w:rPr>
      </w:pPr>
      <w:r w:rsidRPr="00DA12F6">
        <w:rPr>
          <w:rFonts w:cs="Arial"/>
          <w:b/>
        </w:rPr>
        <w:t>Discussion and conclusion:</w:t>
      </w:r>
    </w:p>
    <w:p w14:paraId="464CA509" w14:textId="390D20D9" w:rsidR="00E777FA" w:rsidRDefault="00E777FA" w:rsidP="00E777FA">
      <w:r>
        <w:t xml:space="preserve">Qualcomm proposed r06 with editors notes added. Huawei preferred r05 as the editor's notes do not help. Nokia asked for time to check this. </w:t>
      </w:r>
      <w:r w:rsidR="00C82340">
        <w:t xml:space="preserve">This was </w:t>
      </w:r>
      <w:r w:rsidR="00C82340" w:rsidRPr="00C82340">
        <w:rPr>
          <w:color w:val="FF0000"/>
        </w:rPr>
        <w:t>postponed</w:t>
      </w:r>
      <w:r w:rsidR="00C82340">
        <w:t>.</w:t>
      </w:r>
    </w:p>
    <w:p w14:paraId="6EFACA22" w14:textId="77777777" w:rsidR="00E777FA" w:rsidRDefault="00E777FA" w:rsidP="00E777FA"/>
    <w:p w14:paraId="26296B45" w14:textId="77777777" w:rsidR="00E777FA" w:rsidRDefault="00E777FA" w:rsidP="00E777FA">
      <w:pPr>
        <w:keepNext/>
        <w:pBdr>
          <w:top w:val="single" w:sz="4" w:space="1" w:color="auto"/>
        </w:pBdr>
      </w:pPr>
      <w:r>
        <w:rPr>
          <w:color w:val="0000FF"/>
        </w:rPr>
        <w:lastRenderedPageBreak/>
        <w:t>S2-2202673</w:t>
      </w:r>
      <w:r>
        <w:t xml:space="preserve"> (P-CR) FS_eLCS_Ph3 New Solution to KI#2. (Source: ZTE)</w:t>
      </w:r>
    </w:p>
    <w:p w14:paraId="1E0505B8" w14:textId="77777777" w:rsidR="00E777FA" w:rsidRPr="00A54044" w:rsidRDefault="00E777FA" w:rsidP="00E777FA">
      <w:pPr>
        <w:pStyle w:val="FP"/>
        <w:keepNext/>
        <w:rPr>
          <w:b/>
          <w:bCs/>
          <w:i/>
          <w:iCs/>
          <w:lang w:eastAsia="en-US"/>
        </w:rPr>
      </w:pPr>
      <w:r w:rsidRPr="00A54044">
        <w:rPr>
          <w:b/>
          <w:bCs/>
          <w:i/>
          <w:iCs/>
          <w:lang w:eastAsia="en-US"/>
        </w:rPr>
        <w:t>e-mail comments:</w:t>
      </w:r>
    </w:p>
    <w:p w14:paraId="41B91A8B" w14:textId="77777777" w:rsidR="00E777FA" w:rsidRPr="006E2D8E" w:rsidRDefault="00E777FA" w:rsidP="00E777FA">
      <w:pPr>
        <w:pStyle w:val="FP"/>
        <w:keepNext/>
        <w:rPr>
          <w:i/>
          <w:iCs/>
        </w:rPr>
      </w:pPr>
      <w:r w:rsidRPr="006E2D8E">
        <w:rPr>
          <w:i/>
          <w:iCs/>
        </w:rPr>
        <w:t>Hank (vivo) asks several questions about this solution.</w:t>
      </w:r>
    </w:p>
    <w:p w14:paraId="753C10E6" w14:textId="77777777" w:rsidR="00E777FA" w:rsidRPr="006E2D8E" w:rsidRDefault="00E777FA" w:rsidP="00E777FA">
      <w:pPr>
        <w:pStyle w:val="FP"/>
        <w:keepNext/>
        <w:rPr>
          <w:i/>
          <w:iCs/>
        </w:rPr>
      </w:pPr>
      <w:r w:rsidRPr="006E2D8E">
        <w:rPr>
          <w:i/>
          <w:iCs/>
        </w:rPr>
        <w:t>Richard (Ericsson) providing comments and questions</w:t>
      </w:r>
    </w:p>
    <w:p w14:paraId="1C612F8F" w14:textId="77777777" w:rsidR="00E777FA" w:rsidRPr="006E2D8E" w:rsidRDefault="00E777FA" w:rsidP="00E777FA">
      <w:pPr>
        <w:pStyle w:val="FP"/>
        <w:keepNext/>
        <w:rPr>
          <w:i/>
          <w:iCs/>
        </w:rPr>
      </w:pPr>
      <w:proofErr w:type="spellStart"/>
      <w:r w:rsidRPr="006E2D8E">
        <w:rPr>
          <w:i/>
          <w:iCs/>
        </w:rPr>
        <w:t>Jinguo</w:t>
      </w:r>
      <w:proofErr w:type="spellEnd"/>
      <w:r w:rsidRPr="006E2D8E">
        <w:rPr>
          <w:i/>
          <w:iCs/>
        </w:rPr>
        <w:t>(ZTE) replies to Richard (Ericsson) and Hank (vivo) and provides r01</w:t>
      </w:r>
    </w:p>
    <w:p w14:paraId="576A38EB" w14:textId="77777777" w:rsidR="00E777FA" w:rsidRPr="006E2D8E" w:rsidRDefault="00E777FA" w:rsidP="00E777FA">
      <w:pPr>
        <w:pStyle w:val="FP"/>
        <w:keepNext/>
        <w:rPr>
          <w:i/>
          <w:iCs/>
        </w:rPr>
      </w:pPr>
      <w:proofErr w:type="spellStart"/>
      <w:r w:rsidRPr="006E2D8E">
        <w:rPr>
          <w:i/>
          <w:iCs/>
        </w:rPr>
        <w:t>Runze</w:t>
      </w:r>
      <w:proofErr w:type="spellEnd"/>
      <w:r w:rsidRPr="006E2D8E">
        <w:rPr>
          <w:i/>
          <w:iCs/>
        </w:rPr>
        <w:t xml:space="preserve"> (Huawei) comments.</w:t>
      </w:r>
    </w:p>
    <w:p w14:paraId="21168383" w14:textId="77777777" w:rsidR="00E777FA" w:rsidRPr="006E2D8E" w:rsidRDefault="00E777FA" w:rsidP="00E777FA">
      <w:pPr>
        <w:pStyle w:val="FP"/>
        <w:keepNext/>
        <w:rPr>
          <w:i/>
          <w:iCs/>
        </w:rPr>
      </w:pPr>
      <w:proofErr w:type="spellStart"/>
      <w:r w:rsidRPr="006E2D8E">
        <w:rPr>
          <w:i/>
          <w:iCs/>
        </w:rPr>
        <w:t>Jinguo</w:t>
      </w:r>
      <w:proofErr w:type="spellEnd"/>
      <w:r w:rsidRPr="006E2D8E">
        <w:rPr>
          <w:i/>
          <w:iCs/>
        </w:rPr>
        <w:t xml:space="preserve">(ZTE) replies to </w:t>
      </w:r>
      <w:proofErr w:type="spellStart"/>
      <w:r w:rsidRPr="006E2D8E">
        <w:rPr>
          <w:i/>
          <w:iCs/>
        </w:rPr>
        <w:t>Runze</w:t>
      </w:r>
      <w:proofErr w:type="spellEnd"/>
      <w:r w:rsidRPr="006E2D8E">
        <w:rPr>
          <w:i/>
          <w:iCs/>
        </w:rPr>
        <w:t xml:space="preserve"> (Huawei)</w:t>
      </w:r>
    </w:p>
    <w:p w14:paraId="77C000E4" w14:textId="77777777" w:rsidR="00E777FA" w:rsidRPr="006E2D8E" w:rsidRDefault="00E777FA" w:rsidP="00E777FA">
      <w:pPr>
        <w:pStyle w:val="FP"/>
        <w:keepNext/>
        <w:rPr>
          <w:i/>
          <w:iCs/>
        </w:rPr>
      </w:pPr>
      <w:r w:rsidRPr="006E2D8E">
        <w:rPr>
          <w:i/>
          <w:iCs/>
        </w:rPr>
        <w:t>Stephen (Qualcomm) comments</w:t>
      </w:r>
    </w:p>
    <w:p w14:paraId="1BEF35E6" w14:textId="77777777" w:rsidR="00E777FA" w:rsidRPr="006E2D8E" w:rsidRDefault="00E777FA" w:rsidP="00E777FA">
      <w:pPr>
        <w:pStyle w:val="FP"/>
        <w:keepNext/>
        <w:rPr>
          <w:i/>
          <w:iCs/>
        </w:rPr>
      </w:pPr>
      <w:proofErr w:type="spellStart"/>
      <w:r w:rsidRPr="006E2D8E">
        <w:rPr>
          <w:i/>
          <w:iCs/>
        </w:rPr>
        <w:t>Jinguo</w:t>
      </w:r>
      <w:proofErr w:type="spellEnd"/>
      <w:r w:rsidRPr="006E2D8E">
        <w:rPr>
          <w:i/>
          <w:iCs/>
        </w:rPr>
        <w:t>(ZTE) provides r02</w:t>
      </w:r>
    </w:p>
    <w:p w14:paraId="42F370D3" w14:textId="77777777" w:rsidR="00E777FA" w:rsidRPr="006E2D8E" w:rsidRDefault="00E777FA" w:rsidP="00E777FA">
      <w:pPr>
        <w:pStyle w:val="FP"/>
        <w:keepNext/>
        <w:rPr>
          <w:i/>
          <w:iCs/>
        </w:rPr>
      </w:pPr>
      <w:r w:rsidRPr="006E2D8E">
        <w:rPr>
          <w:i/>
          <w:iCs/>
        </w:rPr>
        <w:t>Hank (vivo) comments on r02.</w:t>
      </w:r>
    </w:p>
    <w:p w14:paraId="103C384E" w14:textId="77777777" w:rsidR="00E777FA" w:rsidRPr="006E2D8E" w:rsidRDefault="00E777FA" w:rsidP="00E777FA">
      <w:pPr>
        <w:pStyle w:val="FP"/>
        <w:keepNext/>
        <w:rPr>
          <w:i/>
          <w:iCs/>
        </w:rPr>
      </w:pPr>
      <w:r w:rsidRPr="006E2D8E">
        <w:rPr>
          <w:i/>
          <w:iCs/>
        </w:rPr>
        <w:t>==== Revisions Deadline ====</w:t>
      </w:r>
    </w:p>
    <w:p w14:paraId="7148C028" w14:textId="77777777" w:rsidR="00E777FA" w:rsidRPr="006E2D8E" w:rsidRDefault="00E777FA" w:rsidP="00E777FA">
      <w:pPr>
        <w:pStyle w:val="FP"/>
        <w:keepNext/>
        <w:rPr>
          <w:i/>
          <w:iCs/>
        </w:rPr>
      </w:pPr>
      <w:proofErr w:type="spellStart"/>
      <w:r w:rsidRPr="006E2D8E">
        <w:rPr>
          <w:i/>
          <w:iCs/>
        </w:rPr>
        <w:t>Jinguo</w:t>
      </w:r>
      <w:proofErr w:type="spellEnd"/>
      <w:r w:rsidRPr="006E2D8E">
        <w:rPr>
          <w:i/>
          <w:iCs/>
        </w:rPr>
        <w:t>(ZTE) replies to Hank (vivo)</w:t>
      </w:r>
    </w:p>
    <w:p w14:paraId="0F00A4BD" w14:textId="77777777" w:rsidR="00E777FA" w:rsidRPr="006E2D8E" w:rsidRDefault="00E777FA" w:rsidP="00E777FA">
      <w:pPr>
        <w:pStyle w:val="FP"/>
        <w:keepNext/>
        <w:rPr>
          <w:i/>
          <w:iCs/>
        </w:rPr>
      </w:pPr>
      <w:r w:rsidRPr="006E2D8E">
        <w:rPr>
          <w:i/>
          <w:iCs/>
        </w:rPr>
        <w:t>Stephen (Qualcomm) can agree the r02</w:t>
      </w:r>
    </w:p>
    <w:p w14:paraId="26BC90D9" w14:textId="77777777" w:rsidR="00E777FA" w:rsidRPr="006E2D8E" w:rsidRDefault="00E777FA" w:rsidP="00E777FA">
      <w:pPr>
        <w:pStyle w:val="FP"/>
        <w:keepNext/>
        <w:rPr>
          <w:i/>
          <w:iCs/>
        </w:rPr>
      </w:pPr>
      <w:r w:rsidRPr="006E2D8E">
        <w:rPr>
          <w:i/>
          <w:iCs/>
        </w:rPr>
        <w:t>Richard (Ericsson) object to r00,r01,r02</w:t>
      </w:r>
    </w:p>
    <w:p w14:paraId="2B0D926D" w14:textId="77777777" w:rsidR="00E777FA" w:rsidRPr="006E2D8E" w:rsidRDefault="00E777FA" w:rsidP="00E777FA">
      <w:pPr>
        <w:pStyle w:val="FP"/>
        <w:keepNext/>
        <w:rPr>
          <w:i/>
          <w:iCs/>
        </w:rPr>
      </w:pPr>
      <w:proofErr w:type="spellStart"/>
      <w:r w:rsidRPr="006E2D8E">
        <w:rPr>
          <w:i/>
          <w:iCs/>
        </w:rPr>
        <w:t>Jinguo</w:t>
      </w:r>
      <w:proofErr w:type="spellEnd"/>
      <w:r w:rsidRPr="006E2D8E">
        <w:rPr>
          <w:i/>
          <w:iCs/>
        </w:rPr>
        <w:t>(ZTE) asks Richard (Ericsson) to withdraw your objection which is evaluation comment and just before the revision deadline. Ask for CC#3.</w:t>
      </w:r>
    </w:p>
    <w:p w14:paraId="42B71EEA" w14:textId="77777777" w:rsidR="00E777FA" w:rsidRPr="006E2D8E" w:rsidRDefault="00E777FA" w:rsidP="00E777FA">
      <w:pPr>
        <w:pStyle w:val="FP"/>
        <w:keepNext/>
        <w:rPr>
          <w:i/>
          <w:iCs/>
        </w:rPr>
      </w:pPr>
      <w:r w:rsidRPr="006E2D8E">
        <w:rPr>
          <w:i/>
          <w:iCs/>
        </w:rPr>
        <w:t>==== Comments Deadline ====</w:t>
      </w:r>
    </w:p>
    <w:p w14:paraId="0629BD25" w14:textId="77777777" w:rsidR="00E777FA" w:rsidRPr="006E2D8E" w:rsidRDefault="00E777FA" w:rsidP="00E777FA">
      <w:pPr>
        <w:pStyle w:val="FP"/>
        <w:keepNext/>
        <w:rPr>
          <w:i/>
          <w:iCs/>
        </w:rPr>
      </w:pPr>
    </w:p>
    <w:p w14:paraId="0A49E885" w14:textId="77777777" w:rsidR="00E777FA" w:rsidRPr="00DA12F6" w:rsidRDefault="00E777FA" w:rsidP="00E777FA">
      <w:pPr>
        <w:keepNext/>
        <w:rPr>
          <w:rFonts w:cs="Arial"/>
          <w:b/>
        </w:rPr>
      </w:pPr>
      <w:r w:rsidRPr="00DA12F6">
        <w:rPr>
          <w:rFonts w:cs="Arial"/>
          <w:b/>
        </w:rPr>
        <w:t>Discussion and conclusion:</w:t>
      </w:r>
    </w:p>
    <w:p w14:paraId="5069F302" w14:textId="6F7BCEDE" w:rsidR="00E777FA" w:rsidRDefault="00E777FA" w:rsidP="00E777FA">
      <w:r>
        <w:t xml:space="preserve">ZTE suggested r02 with 2 editors notes added. This was agreed and was revised in </w:t>
      </w:r>
      <w:r w:rsidRPr="00E777FA">
        <w:rPr>
          <w:color w:val="0000FF"/>
        </w:rPr>
        <w:t>S2-2203</w:t>
      </w:r>
      <w:r>
        <w:rPr>
          <w:color w:val="0000FF"/>
        </w:rPr>
        <w:t>600</w:t>
      </w:r>
      <w:r>
        <w:t xml:space="preserve">, which was </w:t>
      </w:r>
      <w:r w:rsidRPr="00C3284B">
        <w:rPr>
          <w:color w:val="FF0000"/>
          <w:lang w:eastAsia="en-US"/>
        </w:rPr>
        <w:t>approved</w:t>
      </w:r>
      <w:r>
        <w:t>.</w:t>
      </w:r>
    </w:p>
    <w:p w14:paraId="0B9C7284" w14:textId="77777777" w:rsidR="00E777FA" w:rsidRDefault="00E777FA" w:rsidP="00E777FA"/>
    <w:p w14:paraId="4DB1438C" w14:textId="77777777" w:rsidR="00E777FA" w:rsidRDefault="00E777FA" w:rsidP="00E777FA">
      <w:pPr>
        <w:keepNext/>
        <w:pBdr>
          <w:top w:val="single" w:sz="4" w:space="1" w:color="auto"/>
        </w:pBdr>
      </w:pPr>
      <w:r>
        <w:rPr>
          <w:color w:val="0000FF"/>
        </w:rPr>
        <w:t>S2-2202437</w:t>
      </w:r>
      <w:r>
        <w:t xml:space="preserve"> (P-CR) Solution for KI#5: Assistance data provisioning for low power high accuracy GNSS positioning. (Source: Huawei, </w:t>
      </w:r>
      <w:proofErr w:type="spellStart"/>
      <w:r>
        <w:t>HiSilicon</w:t>
      </w:r>
      <w:proofErr w:type="spellEnd"/>
      <w:r>
        <w:t>)</w:t>
      </w:r>
    </w:p>
    <w:p w14:paraId="247931B2" w14:textId="77777777" w:rsidR="00E777FA" w:rsidRPr="00A54044" w:rsidRDefault="00E777FA" w:rsidP="00E777FA">
      <w:pPr>
        <w:pStyle w:val="FP"/>
        <w:keepNext/>
        <w:rPr>
          <w:b/>
          <w:bCs/>
          <w:i/>
          <w:iCs/>
          <w:lang w:eastAsia="en-US"/>
        </w:rPr>
      </w:pPr>
      <w:r w:rsidRPr="00A54044">
        <w:rPr>
          <w:b/>
          <w:bCs/>
          <w:i/>
          <w:iCs/>
          <w:lang w:eastAsia="en-US"/>
        </w:rPr>
        <w:t>e-mail comments:</w:t>
      </w:r>
    </w:p>
    <w:p w14:paraId="5874395A" w14:textId="77777777" w:rsidR="00E777FA" w:rsidRPr="006E2D8E" w:rsidRDefault="00E777FA" w:rsidP="00E777FA">
      <w:pPr>
        <w:pStyle w:val="FP"/>
        <w:keepNext/>
        <w:rPr>
          <w:i/>
          <w:iCs/>
        </w:rPr>
      </w:pPr>
      <w:r w:rsidRPr="006E2D8E">
        <w:rPr>
          <w:i/>
          <w:iCs/>
        </w:rPr>
        <w:t xml:space="preserve">Richard (Ericsson) object to the </w:t>
      </w:r>
      <w:proofErr w:type="spellStart"/>
      <w:r w:rsidRPr="006E2D8E">
        <w:rPr>
          <w:i/>
          <w:iCs/>
        </w:rPr>
        <w:t>pCR</w:t>
      </w:r>
      <w:proofErr w:type="spellEnd"/>
    </w:p>
    <w:p w14:paraId="7DC91AAB" w14:textId="77777777" w:rsidR="00E777FA" w:rsidRPr="006E2D8E" w:rsidRDefault="00E777FA" w:rsidP="00E777FA">
      <w:pPr>
        <w:pStyle w:val="FP"/>
        <w:keepNext/>
        <w:rPr>
          <w:i/>
          <w:iCs/>
        </w:rPr>
      </w:pPr>
      <w:proofErr w:type="spellStart"/>
      <w:r w:rsidRPr="006E2D8E">
        <w:rPr>
          <w:i/>
          <w:iCs/>
        </w:rPr>
        <w:t>Guanglei</w:t>
      </w:r>
      <w:proofErr w:type="spellEnd"/>
      <w:r w:rsidRPr="006E2D8E">
        <w:rPr>
          <w:i/>
          <w:iCs/>
        </w:rPr>
        <w:t xml:space="preserve"> (Huawei) replies to Richard (Ericsson) and provides r01</w:t>
      </w:r>
    </w:p>
    <w:p w14:paraId="2710FE52" w14:textId="77777777" w:rsidR="00E777FA" w:rsidRPr="006E2D8E" w:rsidRDefault="00E777FA" w:rsidP="00E777FA">
      <w:pPr>
        <w:pStyle w:val="FP"/>
        <w:keepNext/>
        <w:rPr>
          <w:i/>
          <w:iCs/>
        </w:rPr>
      </w:pPr>
      <w:r w:rsidRPr="006E2D8E">
        <w:rPr>
          <w:i/>
          <w:iCs/>
        </w:rPr>
        <w:t>==== Revisions Deadline ====</w:t>
      </w:r>
    </w:p>
    <w:p w14:paraId="51F94E5A" w14:textId="77777777" w:rsidR="00E777FA" w:rsidRPr="006E2D8E" w:rsidRDefault="00E777FA" w:rsidP="00E777FA">
      <w:pPr>
        <w:pStyle w:val="FP"/>
        <w:keepNext/>
        <w:rPr>
          <w:i/>
          <w:iCs/>
        </w:rPr>
      </w:pPr>
      <w:r w:rsidRPr="006E2D8E">
        <w:rPr>
          <w:i/>
          <w:iCs/>
        </w:rPr>
        <w:t>Richard (Ericsson) object to r00 and r01</w:t>
      </w:r>
    </w:p>
    <w:p w14:paraId="643FC63C" w14:textId="77777777" w:rsidR="00E777FA" w:rsidRPr="006E2D8E" w:rsidRDefault="00E777FA" w:rsidP="00E777FA">
      <w:pPr>
        <w:pStyle w:val="FP"/>
        <w:keepNext/>
        <w:rPr>
          <w:i/>
          <w:iCs/>
        </w:rPr>
      </w:pPr>
      <w:proofErr w:type="spellStart"/>
      <w:r w:rsidRPr="006E2D8E">
        <w:rPr>
          <w:i/>
          <w:iCs/>
        </w:rPr>
        <w:t>Guanglei</w:t>
      </w:r>
      <w:proofErr w:type="spellEnd"/>
      <w:r w:rsidRPr="006E2D8E">
        <w:rPr>
          <w:i/>
          <w:iCs/>
        </w:rPr>
        <w:t xml:space="preserve"> (Huawei) replies to Richard (Ericsson), this solution has impacts on both RAN and SA2, an EN is added to clarify it is RAN to decide whether to support this solution, why it cannot be approved in the TR phase?</w:t>
      </w:r>
    </w:p>
    <w:p w14:paraId="7DA4C914" w14:textId="77777777" w:rsidR="00E777FA" w:rsidRPr="006E2D8E" w:rsidRDefault="00E777FA" w:rsidP="00E777FA">
      <w:pPr>
        <w:pStyle w:val="FP"/>
        <w:keepNext/>
        <w:rPr>
          <w:i/>
          <w:iCs/>
        </w:rPr>
      </w:pPr>
      <w:r w:rsidRPr="006E2D8E">
        <w:rPr>
          <w:i/>
          <w:iCs/>
        </w:rPr>
        <w:t xml:space="preserve">Richard (Ericsson) answering to </w:t>
      </w:r>
      <w:proofErr w:type="spellStart"/>
      <w:r w:rsidRPr="006E2D8E">
        <w:rPr>
          <w:i/>
          <w:iCs/>
        </w:rPr>
        <w:t>Guanglei</w:t>
      </w:r>
      <w:proofErr w:type="spellEnd"/>
      <w:r w:rsidRPr="006E2D8E">
        <w:rPr>
          <w:i/>
          <w:iCs/>
        </w:rPr>
        <w:t xml:space="preserve"> (Huawei)</w:t>
      </w:r>
    </w:p>
    <w:p w14:paraId="35C309F0" w14:textId="77777777" w:rsidR="00E777FA" w:rsidRPr="006E2D8E" w:rsidRDefault="00E777FA" w:rsidP="00E777FA">
      <w:pPr>
        <w:pStyle w:val="FP"/>
        <w:keepNext/>
        <w:rPr>
          <w:i/>
          <w:iCs/>
        </w:rPr>
      </w:pPr>
      <w:proofErr w:type="spellStart"/>
      <w:r w:rsidRPr="006E2D8E">
        <w:rPr>
          <w:i/>
          <w:iCs/>
        </w:rPr>
        <w:t>Guanglei</w:t>
      </w:r>
      <w:proofErr w:type="spellEnd"/>
      <w:r w:rsidRPr="006E2D8E">
        <w:rPr>
          <w:i/>
          <w:iCs/>
        </w:rPr>
        <w:t xml:space="preserve"> (Huawei) asking Richard (Ericsson), do you mean if a solution has impacts on LMF or other 5GC functionality, but if it re-uses existing procedures, then we can say there are no SA2 impacts?</w:t>
      </w:r>
    </w:p>
    <w:p w14:paraId="166117D4" w14:textId="77777777" w:rsidR="00E777FA" w:rsidRPr="006E2D8E" w:rsidRDefault="00E777FA" w:rsidP="00E777FA">
      <w:pPr>
        <w:pStyle w:val="FP"/>
        <w:keepNext/>
        <w:rPr>
          <w:i/>
          <w:iCs/>
        </w:rPr>
      </w:pPr>
      <w:proofErr w:type="spellStart"/>
      <w:r w:rsidRPr="006E2D8E">
        <w:rPr>
          <w:i/>
          <w:iCs/>
        </w:rPr>
        <w:t>Guanglei</w:t>
      </w:r>
      <w:proofErr w:type="spellEnd"/>
      <w:r w:rsidRPr="006E2D8E">
        <w:rPr>
          <w:i/>
          <w:iCs/>
        </w:rPr>
        <w:t xml:space="preserve"> (Huawei) ask for CC#3</w:t>
      </w:r>
    </w:p>
    <w:p w14:paraId="25DBD91D" w14:textId="77777777" w:rsidR="00E777FA" w:rsidRPr="006E2D8E" w:rsidRDefault="00E777FA" w:rsidP="00E777FA">
      <w:pPr>
        <w:pStyle w:val="FP"/>
        <w:keepNext/>
        <w:rPr>
          <w:i/>
          <w:iCs/>
        </w:rPr>
      </w:pPr>
      <w:r w:rsidRPr="006E2D8E">
        <w:rPr>
          <w:i/>
          <w:iCs/>
        </w:rPr>
        <w:t>==== Comments Deadline ====</w:t>
      </w:r>
    </w:p>
    <w:p w14:paraId="7E24F0BE" w14:textId="77777777" w:rsidR="00E777FA" w:rsidRPr="006E2D8E" w:rsidRDefault="00E777FA" w:rsidP="00E777FA">
      <w:pPr>
        <w:pStyle w:val="FP"/>
        <w:keepNext/>
        <w:rPr>
          <w:i/>
          <w:iCs/>
        </w:rPr>
      </w:pPr>
    </w:p>
    <w:p w14:paraId="6A34A69A" w14:textId="77777777" w:rsidR="00E777FA" w:rsidRPr="00DA12F6" w:rsidRDefault="00E777FA" w:rsidP="00E777FA">
      <w:pPr>
        <w:keepNext/>
        <w:rPr>
          <w:rFonts w:cs="Arial"/>
          <w:b/>
        </w:rPr>
      </w:pPr>
      <w:r w:rsidRPr="00DA12F6">
        <w:rPr>
          <w:rFonts w:cs="Arial"/>
          <w:b/>
        </w:rPr>
        <w:t>Discussion and conclusion:</w:t>
      </w:r>
    </w:p>
    <w:p w14:paraId="00E84C46" w14:textId="3228048E" w:rsidR="00E777FA" w:rsidRDefault="00E777FA" w:rsidP="00E777FA">
      <w:r>
        <w:t xml:space="preserve">This was </w:t>
      </w:r>
      <w:r w:rsidRPr="008261F1">
        <w:rPr>
          <w:color w:val="FF0000"/>
        </w:rPr>
        <w:t>postponed</w:t>
      </w:r>
      <w:r>
        <w:t>.</w:t>
      </w:r>
    </w:p>
    <w:p w14:paraId="4CC8E2A3" w14:textId="77777777" w:rsidR="00E777FA" w:rsidRDefault="00E777FA" w:rsidP="00E777FA"/>
    <w:p w14:paraId="51AB6699" w14:textId="77777777" w:rsidR="00E777FA" w:rsidRDefault="00E777FA" w:rsidP="00E777FA">
      <w:pPr>
        <w:keepNext/>
        <w:pBdr>
          <w:top w:val="single" w:sz="4" w:space="1" w:color="auto"/>
        </w:pBdr>
      </w:pPr>
      <w:r>
        <w:rPr>
          <w:color w:val="0000FF"/>
        </w:rPr>
        <w:t>S2-2202181</w:t>
      </w:r>
      <w:r>
        <w:t xml:space="preserve"> (P-CR) KI#9, 4: New Solution on Location Verification for Satellite Access assisted by NWDAF analytics. (Source: Samsung)</w:t>
      </w:r>
    </w:p>
    <w:p w14:paraId="378BDE30" w14:textId="77777777" w:rsidR="00E777FA" w:rsidRPr="00A54044" w:rsidRDefault="00E777FA" w:rsidP="00E777FA">
      <w:pPr>
        <w:pStyle w:val="FP"/>
        <w:keepNext/>
        <w:rPr>
          <w:b/>
          <w:bCs/>
          <w:i/>
          <w:iCs/>
          <w:lang w:eastAsia="en-US"/>
        </w:rPr>
      </w:pPr>
      <w:r w:rsidRPr="00A54044">
        <w:rPr>
          <w:b/>
          <w:bCs/>
          <w:i/>
          <w:iCs/>
          <w:lang w:eastAsia="en-US"/>
        </w:rPr>
        <w:t>e-mail comments:</w:t>
      </w:r>
    </w:p>
    <w:p w14:paraId="0BD7B2C7" w14:textId="77777777" w:rsidR="00E777FA" w:rsidRPr="006E2D8E" w:rsidRDefault="00E777FA" w:rsidP="00E777FA">
      <w:pPr>
        <w:pStyle w:val="FP"/>
        <w:keepNext/>
        <w:rPr>
          <w:i/>
          <w:iCs/>
        </w:rPr>
      </w:pPr>
      <w:proofErr w:type="spellStart"/>
      <w:r w:rsidRPr="006E2D8E">
        <w:rPr>
          <w:i/>
          <w:iCs/>
        </w:rPr>
        <w:t>Runze</w:t>
      </w:r>
      <w:proofErr w:type="spellEnd"/>
      <w:r w:rsidRPr="006E2D8E">
        <w:rPr>
          <w:i/>
          <w:iCs/>
        </w:rPr>
        <w:t xml:space="preserve"> (Huawei) corrected the mail subject to </w:t>
      </w:r>
      <w:r>
        <w:rPr>
          <w:i/>
          <w:iCs/>
          <w:color w:val="0000FF"/>
        </w:rPr>
        <w:t>S2-</w:t>
      </w:r>
      <w:r w:rsidRPr="006E2D8E">
        <w:rPr>
          <w:i/>
          <w:iCs/>
          <w:color w:val="0000FF"/>
        </w:rPr>
        <w:t>2202181</w:t>
      </w:r>
    </w:p>
    <w:p w14:paraId="6CF23FE0" w14:textId="77777777" w:rsidR="00E777FA" w:rsidRPr="006E2D8E" w:rsidRDefault="00E777FA" w:rsidP="00E777FA">
      <w:pPr>
        <w:pStyle w:val="FP"/>
        <w:keepNext/>
        <w:rPr>
          <w:i/>
          <w:iCs/>
        </w:rPr>
      </w:pPr>
      <w:r w:rsidRPr="006E2D8E">
        <w:rPr>
          <w:i/>
          <w:iCs/>
        </w:rPr>
        <w:t>David (Samsung) replies to Huawei</w:t>
      </w:r>
    </w:p>
    <w:p w14:paraId="24896E6F" w14:textId="77777777" w:rsidR="00E777FA" w:rsidRPr="006E2D8E" w:rsidRDefault="00E777FA" w:rsidP="00E777FA">
      <w:pPr>
        <w:pStyle w:val="FP"/>
        <w:keepNext/>
        <w:rPr>
          <w:i/>
          <w:iCs/>
        </w:rPr>
      </w:pPr>
      <w:r w:rsidRPr="006E2D8E">
        <w:rPr>
          <w:i/>
          <w:iCs/>
        </w:rPr>
        <w:t>Stephen (Qualcomm) comments</w:t>
      </w:r>
    </w:p>
    <w:p w14:paraId="475E6E1E" w14:textId="77777777" w:rsidR="00E777FA" w:rsidRPr="006E2D8E" w:rsidRDefault="00E777FA" w:rsidP="00E777FA">
      <w:pPr>
        <w:pStyle w:val="FP"/>
        <w:keepNext/>
        <w:rPr>
          <w:i/>
          <w:iCs/>
        </w:rPr>
      </w:pPr>
      <w:r w:rsidRPr="006E2D8E">
        <w:rPr>
          <w:i/>
          <w:iCs/>
        </w:rPr>
        <w:t>David (Samsung) replies to Qualcomm</w:t>
      </w:r>
    </w:p>
    <w:p w14:paraId="0CB34DEB" w14:textId="77777777" w:rsidR="00E777FA" w:rsidRPr="006E2D8E" w:rsidRDefault="00E777FA" w:rsidP="00E777FA">
      <w:pPr>
        <w:pStyle w:val="FP"/>
        <w:keepNext/>
        <w:rPr>
          <w:i/>
          <w:iCs/>
        </w:rPr>
      </w:pPr>
      <w:r w:rsidRPr="006E2D8E">
        <w:rPr>
          <w:i/>
          <w:iCs/>
        </w:rPr>
        <w:t>==== Revisions Deadline ====</w:t>
      </w:r>
    </w:p>
    <w:p w14:paraId="55C0DBC1" w14:textId="77777777" w:rsidR="00E777FA" w:rsidRPr="006E2D8E" w:rsidRDefault="00E777FA" w:rsidP="00E777FA">
      <w:pPr>
        <w:pStyle w:val="FP"/>
        <w:keepNext/>
        <w:rPr>
          <w:i/>
          <w:iCs/>
        </w:rPr>
      </w:pPr>
      <w:proofErr w:type="spellStart"/>
      <w:r w:rsidRPr="006E2D8E">
        <w:rPr>
          <w:i/>
          <w:iCs/>
        </w:rPr>
        <w:t>Runze</w:t>
      </w:r>
      <w:proofErr w:type="spellEnd"/>
      <w:r w:rsidRPr="006E2D8E">
        <w:rPr>
          <w:i/>
          <w:iCs/>
        </w:rPr>
        <w:t xml:space="preserve"> (Huawei) replies to David (Samsung), and suggest to include an EN reflecting the comment from Qualcomm and Huawei</w:t>
      </w:r>
    </w:p>
    <w:p w14:paraId="62BB5B78" w14:textId="77777777" w:rsidR="00E777FA" w:rsidRPr="006E2D8E" w:rsidRDefault="00E777FA" w:rsidP="00E777FA">
      <w:pPr>
        <w:pStyle w:val="FP"/>
        <w:keepNext/>
        <w:rPr>
          <w:i/>
          <w:iCs/>
        </w:rPr>
      </w:pPr>
      <w:r w:rsidRPr="006E2D8E">
        <w:rPr>
          <w:i/>
          <w:iCs/>
        </w:rPr>
        <w:t>==== Comments Deadline ====</w:t>
      </w:r>
    </w:p>
    <w:p w14:paraId="48B0FB10" w14:textId="77777777" w:rsidR="00E777FA" w:rsidRPr="006E2D8E" w:rsidRDefault="00E777FA" w:rsidP="00E777FA">
      <w:pPr>
        <w:pStyle w:val="FP"/>
        <w:keepNext/>
        <w:rPr>
          <w:i/>
          <w:iCs/>
        </w:rPr>
      </w:pPr>
    </w:p>
    <w:p w14:paraId="489C60F0" w14:textId="77777777" w:rsidR="00E777FA" w:rsidRPr="00DA12F6" w:rsidRDefault="00E777FA" w:rsidP="00E777FA">
      <w:pPr>
        <w:keepNext/>
        <w:rPr>
          <w:rFonts w:cs="Arial"/>
          <w:b/>
        </w:rPr>
      </w:pPr>
      <w:r w:rsidRPr="00DA12F6">
        <w:rPr>
          <w:rFonts w:cs="Arial"/>
          <w:b/>
        </w:rPr>
        <w:t>Discussion and conclusion:</w:t>
      </w:r>
    </w:p>
    <w:p w14:paraId="323FC602" w14:textId="50ED5413" w:rsidR="00E777FA" w:rsidRDefault="008261F1" w:rsidP="00E777FA">
      <w:r>
        <w:t>Huawei suggested the original version with an editor's' note.</w:t>
      </w:r>
      <w:r w:rsidRPr="008261F1">
        <w:t xml:space="preserve"> </w:t>
      </w:r>
      <w:r>
        <w:t xml:space="preserve">This was agreed and was revised in </w:t>
      </w:r>
      <w:r w:rsidRPr="00E777FA">
        <w:rPr>
          <w:color w:val="0000FF"/>
        </w:rPr>
        <w:t>S2-2203</w:t>
      </w:r>
      <w:r>
        <w:rPr>
          <w:color w:val="0000FF"/>
        </w:rPr>
        <w:t>601</w:t>
      </w:r>
      <w:r>
        <w:t xml:space="preserve">, which was </w:t>
      </w:r>
      <w:r w:rsidRPr="00C3284B">
        <w:rPr>
          <w:color w:val="FF0000"/>
          <w:lang w:eastAsia="en-US"/>
        </w:rPr>
        <w:t>approved</w:t>
      </w:r>
      <w:r>
        <w:t>.</w:t>
      </w:r>
    </w:p>
    <w:p w14:paraId="539C0701" w14:textId="77777777" w:rsidR="00E777FA" w:rsidRDefault="00E777FA" w:rsidP="00E777FA"/>
    <w:p w14:paraId="0192A054" w14:textId="77777777" w:rsidR="008261F1" w:rsidRDefault="008261F1" w:rsidP="008261F1">
      <w:pPr>
        <w:keepNext/>
        <w:pBdr>
          <w:top w:val="single" w:sz="4" w:space="1" w:color="auto"/>
        </w:pBdr>
      </w:pPr>
      <w:r>
        <w:rPr>
          <w:color w:val="0000FF"/>
        </w:rPr>
        <w:lastRenderedPageBreak/>
        <w:t>S2-2202827</w:t>
      </w:r>
      <w:r>
        <w:t xml:space="preserve"> (CR) 23.501 CR3623: Clarification on the FQDN(s) and IP address(es) of PVS for remote </w:t>
      </w:r>
      <w:proofErr w:type="spellStart"/>
      <w:r>
        <w:t>provisionning</w:t>
      </w:r>
      <w:proofErr w:type="spellEnd"/>
      <w:r>
        <w:t xml:space="preserve"> (Source: ZTE)</w:t>
      </w:r>
    </w:p>
    <w:p w14:paraId="711D6438" w14:textId="77777777" w:rsidR="008261F1" w:rsidRPr="00A54044" w:rsidRDefault="008261F1" w:rsidP="008261F1">
      <w:pPr>
        <w:pStyle w:val="FP"/>
        <w:keepNext/>
        <w:rPr>
          <w:b/>
          <w:bCs/>
          <w:i/>
          <w:iCs/>
          <w:lang w:eastAsia="en-US"/>
        </w:rPr>
      </w:pPr>
      <w:r w:rsidRPr="00A54044">
        <w:rPr>
          <w:b/>
          <w:bCs/>
          <w:i/>
          <w:iCs/>
          <w:lang w:eastAsia="en-US"/>
        </w:rPr>
        <w:t>e-mail comments:</w:t>
      </w:r>
    </w:p>
    <w:p w14:paraId="0F9AB0E8" w14:textId="77777777" w:rsidR="008261F1" w:rsidRPr="006E2D8E" w:rsidRDefault="008261F1" w:rsidP="008261F1">
      <w:pPr>
        <w:pStyle w:val="FP"/>
        <w:keepNext/>
        <w:rPr>
          <w:i/>
          <w:iCs/>
        </w:rPr>
      </w:pPr>
      <w:proofErr w:type="spellStart"/>
      <w:r w:rsidRPr="006E2D8E">
        <w:rPr>
          <w:i/>
          <w:iCs/>
        </w:rPr>
        <w:t>Qianghua</w:t>
      </w:r>
      <w:proofErr w:type="spellEnd"/>
      <w:r w:rsidRPr="006E2D8E">
        <w:rPr>
          <w:i/>
          <w:iCs/>
        </w:rPr>
        <w:t xml:space="preserve"> (Huawei) provides comments and suggests to use 2516/2517 for basis</w:t>
      </w:r>
    </w:p>
    <w:p w14:paraId="3C817D56" w14:textId="77777777" w:rsidR="008261F1" w:rsidRPr="006E2D8E" w:rsidRDefault="008261F1" w:rsidP="008261F1">
      <w:pPr>
        <w:pStyle w:val="FP"/>
        <w:keepNext/>
        <w:rPr>
          <w:i/>
          <w:iCs/>
        </w:rPr>
      </w:pPr>
      <w:r w:rsidRPr="006E2D8E">
        <w:rPr>
          <w:i/>
          <w:iCs/>
        </w:rPr>
        <w:t>Rainer (Nokia) replies and prefers 2827 and 2828.</w:t>
      </w:r>
    </w:p>
    <w:p w14:paraId="4EB229E7" w14:textId="77777777" w:rsidR="008261F1" w:rsidRPr="006E2D8E" w:rsidRDefault="008261F1" w:rsidP="008261F1">
      <w:pPr>
        <w:pStyle w:val="FP"/>
        <w:keepNext/>
        <w:rPr>
          <w:i/>
          <w:iCs/>
        </w:rPr>
      </w:pPr>
      <w:r w:rsidRPr="006E2D8E">
        <w:rPr>
          <w:i/>
          <w:iCs/>
        </w:rPr>
        <w:t>Peter Hedman (Ericsson) proposes to use 2827/2828 as basis and provides r01</w:t>
      </w:r>
    </w:p>
    <w:p w14:paraId="23FE5EB5" w14:textId="77777777" w:rsidR="008261F1" w:rsidRPr="006E2D8E" w:rsidRDefault="008261F1" w:rsidP="008261F1">
      <w:pPr>
        <w:pStyle w:val="FP"/>
        <w:keepNext/>
        <w:rPr>
          <w:i/>
          <w:iCs/>
        </w:rPr>
      </w:pPr>
      <w:r w:rsidRPr="006E2D8E">
        <w:rPr>
          <w:i/>
          <w:iCs/>
        </w:rPr>
        <w:t>Haris(Qualcomm) also prefer 2827/2828 technical proposal vs. what is included in 2516/2517</w:t>
      </w:r>
    </w:p>
    <w:p w14:paraId="70840CC9" w14:textId="77777777" w:rsidR="008261F1" w:rsidRPr="006E2D8E" w:rsidRDefault="008261F1" w:rsidP="008261F1">
      <w:pPr>
        <w:pStyle w:val="FP"/>
        <w:keepNext/>
        <w:rPr>
          <w:i/>
          <w:iCs/>
        </w:rPr>
      </w:pPr>
      <w:proofErr w:type="spellStart"/>
      <w:r w:rsidRPr="006E2D8E">
        <w:rPr>
          <w:i/>
          <w:iCs/>
        </w:rPr>
        <w:t>zhendong</w:t>
      </w:r>
      <w:proofErr w:type="spellEnd"/>
      <w:r w:rsidRPr="006E2D8E">
        <w:rPr>
          <w:i/>
          <w:iCs/>
        </w:rPr>
        <w:t xml:space="preserve"> (ZTE) same view with Qualcomm and Nokia, prefer with 2827/2828 proposal</w:t>
      </w:r>
    </w:p>
    <w:p w14:paraId="14EB5C5B" w14:textId="77777777" w:rsidR="008261F1" w:rsidRPr="006E2D8E" w:rsidRDefault="008261F1" w:rsidP="008261F1">
      <w:pPr>
        <w:pStyle w:val="FP"/>
        <w:keepNext/>
        <w:rPr>
          <w:i/>
          <w:iCs/>
        </w:rPr>
      </w:pPr>
      <w:r w:rsidRPr="006E2D8E">
        <w:rPr>
          <w:i/>
          <w:iCs/>
        </w:rPr>
        <w:t>Jihoon (ETRI) also prefers 2827/2828 and provides r02.</w:t>
      </w:r>
    </w:p>
    <w:p w14:paraId="2442C0BD" w14:textId="77777777" w:rsidR="008261F1" w:rsidRPr="006E2D8E" w:rsidRDefault="008261F1" w:rsidP="008261F1">
      <w:pPr>
        <w:pStyle w:val="FP"/>
        <w:keepNext/>
        <w:rPr>
          <w:i/>
          <w:iCs/>
        </w:rPr>
      </w:pPr>
      <w:proofErr w:type="spellStart"/>
      <w:r w:rsidRPr="006E2D8E">
        <w:rPr>
          <w:i/>
          <w:iCs/>
        </w:rPr>
        <w:t>Qianghua</w:t>
      </w:r>
      <w:proofErr w:type="spellEnd"/>
      <w:r w:rsidRPr="006E2D8E">
        <w:rPr>
          <w:i/>
          <w:iCs/>
        </w:rPr>
        <w:t xml:space="preserve"> (Huawei) comments that the NOTE doesn't address the technical concerns and is not acceptable as a way forward</w:t>
      </w:r>
    </w:p>
    <w:p w14:paraId="2FE8D68C" w14:textId="77777777" w:rsidR="008261F1" w:rsidRPr="006E2D8E" w:rsidRDefault="008261F1" w:rsidP="008261F1">
      <w:pPr>
        <w:pStyle w:val="FP"/>
        <w:keepNext/>
        <w:rPr>
          <w:i/>
          <w:iCs/>
        </w:rPr>
      </w:pPr>
      <w:r w:rsidRPr="006E2D8E">
        <w:rPr>
          <w:i/>
          <w:iCs/>
        </w:rPr>
        <w:t>Haris(Qualcomm) provides r03</w:t>
      </w:r>
    </w:p>
    <w:p w14:paraId="127B8211" w14:textId="77777777" w:rsidR="008261F1" w:rsidRPr="006E2D8E" w:rsidRDefault="008261F1" w:rsidP="008261F1">
      <w:pPr>
        <w:pStyle w:val="FP"/>
        <w:keepNext/>
        <w:rPr>
          <w:i/>
          <w:iCs/>
        </w:rPr>
      </w:pPr>
      <w:proofErr w:type="spellStart"/>
      <w:r w:rsidRPr="006E2D8E">
        <w:rPr>
          <w:i/>
          <w:iCs/>
        </w:rPr>
        <w:t>Qianghua</w:t>
      </w:r>
      <w:proofErr w:type="spellEnd"/>
      <w:r w:rsidRPr="006E2D8E">
        <w:rPr>
          <w:i/>
          <w:iCs/>
        </w:rPr>
        <w:t xml:space="preserve"> (Huawei) replies</w:t>
      </w:r>
    </w:p>
    <w:p w14:paraId="27398B69" w14:textId="77777777" w:rsidR="008261F1" w:rsidRPr="006E2D8E" w:rsidRDefault="008261F1" w:rsidP="008261F1">
      <w:pPr>
        <w:pStyle w:val="FP"/>
        <w:keepNext/>
        <w:rPr>
          <w:i/>
          <w:iCs/>
        </w:rPr>
      </w:pPr>
      <w:r w:rsidRPr="006E2D8E">
        <w:rPr>
          <w:i/>
          <w:iCs/>
        </w:rPr>
        <w:t>Peter Hedman (Ericsson) provides reply</w:t>
      </w:r>
    </w:p>
    <w:p w14:paraId="65A60EB0" w14:textId="77777777" w:rsidR="008261F1" w:rsidRPr="006E2D8E" w:rsidRDefault="008261F1" w:rsidP="008261F1">
      <w:pPr>
        <w:pStyle w:val="FP"/>
        <w:keepNext/>
        <w:rPr>
          <w:i/>
          <w:iCs/>
        </w:rPr>
      </w:pPr>
      <w:proofErr w:type="spellStart"/>
      <w:r w:rsidRPr="006E2D8E">
        <w:rPr>
          <w:i/>
          <w:iCs/>
        </w:rPr>
        <w:t>zhendong</w:t>
      </w:r>
      <w:proofErr w:type="spellEnd"/>
      <w:r w:rsidRPr="006E2D8E">
        <w:rPr>
          <w:i/>
          <w:iCs/>
        </w:rPr>
        <w:t xml:space="preserve"> (ZTE) provides the comments</w:t>
      </w:r>
    </w:p>
    <w:p w14:paraId="2E8E6415" w14:textId="77777777" w:rsidR="008261F1" w:rsidRPr="006E2D8E" w:rsidRDefault="008261F1" w:rsidP="008261F1">
      <w:pPr>
        <w:pStyle w:val="FP"/>
        <w:keepNext/>
        <w:rPr>
          <w:i/>
          <w:iCs/>
        </w:rPr>
      </w:pPr>
      <w:proofErr w:type="spellStart"/>
      <w:r w:rsidRPr="006E2D8E">
        <w:rPr>
          <w:i/>
          <w:iCs/>
        </w:rPr>
        <w:t>zhendong</w:t>
      </w:r>
      <w:proofErr w:type="spellEnd"/>
      <w:r w:rsidRPr="006E2D8E">
        <w:rPr>
          <w:i/>
          <w:iCs/>
        </w:rPr>
        <w:t xml:space="preserve"> (ZTE) provides the response</w:t>
      </w:r>
    </w:p>
    <w:p w14:paraId="27A253EB" w14:textId="77777777" w:rsidR="008261F1" w:rsidRPr="006E2D8E" w:rsidRDefault="008261F1" w:rsidP="008261F1">
      <w:pPr>
        <w:pStyle w:val="FP"/>
        <w:keepNext/>
        <w:rPr>
          <w:i/>
          <w:iCs/>
        </w:rPr>
      </w:pPr>
      <w:r w:rsidRPr="006E2D8E">
        <w:rPr>
          <w:i/>
          <w:iCs/>
        </w:rPr>
        <w:t>==== Revisions Deadline ====</w:t>
      </w:r>
    </w:p>
    <w:p w14:paraId="197A337E" w14:textId="77777777" w:rsidR="008261F1" w:rsidRPr="006E2D8E" w:rsidRDefault="008261F1" w:rsidP="008261F1">
      <w:pPr>
        <w:pStyle w:val="FP"/>
        <w:keepNext/>
        <w:rPr>
          <w:i/>
          <w:iCs/>
        </w:rPr>
      </w:pPr>
      <w:proofErr w:type="spellStart"/>
      <w:r w:rsidRPr="006E2D8E">
        <w:rPr>
          <w:i/>
          <w:iCs/>
        </w:rPr>
        <w:t>Qianghua</w:t>
      </w:r>
      <w:proofErr w:type="spellEnd"/>
      <w:r w:rsidRPr="006E2D8E">
        <w:rPr>
          <w:i/>
          <w:iCs/>
        </w:rPr>
        <w:t xml:space="preserve"> (Huawei) suggests to postpone the CR, objects this CR (r00-r03) for NOTEs</w:t>
      </w:r>
    </w:p>
    <w:p w14:paraId="00162971" w14:textId="77777777" w:rsidR="008261F1" w:rsidRPr="006E2D8E" w:rsidRDefault="008261F1" w:rsidP="008261F1">
      <w:pPr>
        <w:pStyle w:val="FP"/>
        <w:keepNext/>
        <w:rPr>
          <w:i/>
          <w:iCs/>
        </w:rPr>
      </w:pPr>
      <w:r w:rsidRPr="006E2D8E">
        <w:rPr>
          <w:i/>
          <w:iCs/>
        </w:rPr>
        <w:t>Rainer (Nokia) proposes to agree the CR.</w:t>
      </w:r>
    </w:p>
    <w:p w14:paraId="6D407E28" w14:textId="77777777" w:rsidR="008261F1" w:rsidRPr="006E2D8E" w:rsidRDefault="008261F1" w:rsidP="008261F1">
      <w:pPr>
        <w:pStyle w:val="FP"/>
        <w:keepNext/>
        <w:rPr>
          <w:i/>
          <w:iCs/>
        </w:rPr>
      </w:pPr>
      <w:r w:rsidRPr="006E2D8E">
        <w:rPr>
          <w:i/>
          <w:iCs/>
        </w:rPr>
        <w:t>Peter Hedman (Ericsson) proposes to agree the CR in r03</w:t>
      </w:r>
    </w:p>
    <w:p w14:paraId="5E34C7E1" w14:textId="77777777" w:rsidR="008261F1" w:rsidRPr="006E2D8E" w:rsidRDefault="008261F1" w:rsidP="008261F1">
      <w:pPr>
        <w:pStyle w:val="FP"/>
        <w:keepNext/>
        <w:rPr>
          <w:i/>
          <w:iCs/>
        </w:rPr>
      </w:pPr>
      <w:r w:rsidRPr="006E2D8E">
        <w:rPr>
          <w:i/>
          <w:iCs/>
        </w:rPr>
        <w:t xml:space="preserve">Haris(Qualcomm) proposes to agree r03 but if not possible proposes to do </w:t>
      </w:r>
      <w:proofErr w:type="spellStart"/>
      <w:r w:rsidRPr="006E2D8E">
        <w:rPr>
          <w:i/>
          <w:iCs/>
        </w:rPr>
        <w:t>SoH</w:t>
      </w:r>
      <w:proofErr w:type="spellEnd"/>
      <w:r w:rsidRPr="006E2D8E">
        <w:rPr>
          <w:i/>
          <w:iCs/>
        </w:rPr>
        <w:t xml:space="preserve"> in CC#2/3</w:t>
      </w:r>
    </w:p>
    <w:p w14:paraId="29E4FA40" w14:textId="77777777" w:rsidR="008261F1" w:rsidRPr="006E2D8E" w:rsidRDefault="008261F1" w:rsidP="008261F1">
      <w:pPr>
        <w:pStyle w:val="FP"/>
        <w:keepNext/>
        <w:rPr>
          <w:i/>
          <w:iCs/>
        </w:rPr>
      </w:pPr>
      <w:proofErr w:type="spellStart"/>
      <w:r w:rsidRPr="006E2D8E">
        <w:rPr>
          <w:i/>
          <w:iCs/>
        </w:rPr>
        <w:t>zhendong</w:t>
      </w:r>
      <w:proofErr w:type="spellEnd"/>
      <w:r w:rsidRPr="006E2D8E">
        <w:rPr>
          <w:i/>
          <w:iCs/>
        </w:rPr>
        <w:t xml:space="preserve"> (ZTE) agree with </w:t>
      </w:r>
      <w:proofErr w:type="spellStart"/>
      <w:r w:rsidRPr="006E2D8E">
        <w:rPr>
          <w:i/>
          <w:iCs/>
        </w:rPr>
        <w:t>haris</w:t>
      </w:r>
      <w:proofErr w:type="spellEnd"/>
      <w:r w:rsidRPr="006E2D8E">
        <w:rPr>
          <w:i/>
          <w:iCs/>
        </w:rPr>
        <w:t xml:space="preserve">, proposes to agree r03 but if not possible proposes to do </w:t>
      </w:r>
      <w:proofErr w:type="spellStart"/>
      <w:r w:rsidRPr="006E2D8E">
        <w:rPr>
          <w:i/>
          <w:iCs/>
        </w:rPr>
        <w:t>SoH</w:t>
      </w:r>
      <w:proofErr w:type="spellEnd"/>
    </w:p>
    <w:p w14:paraId="50613839" w14:textId="77777777" w:rsidR="008261F1" w:rsidRPr="006E2D8E" w:rsidRDefault="008261F1" w:rsidP="008261F1">
      <w:pPr>
        <w:pStyle w:val="FP"/>
        <w:keepNext/>
        <w:rPr>
          <w:i/>
          <w:iCs/>
        </w:rPr>
      </w:pPr>
      <w:proofErr w:type="spellStart"/>
      <w:r w:rsidRPr="006E2D8E">
        <w:rPr>
          <w:i/>
          <w:iCs/>
        </w:rPr>
        <w:t>Qianghua</w:t>
      </w:r>
      <w:proofErr w:type="spellEnd"/>
      <w:r w:rsidRPr="006E2D8E">
        <w:rPr>
          <w:i/>
          <w:iCs/>
        </w:rPr>
        <w:t xml:space="preserve"> (Huawei) OK with </w:t>
      </w:r>
      <w:proofErr w:type="spellStart"/>
      <w:r w:rsidRPr="006E2D8E">
        <w:rPr>
          <w:i/>
          <w:iCs/>
        </w:rPr>
        <w:t>SoH</w:t>
      </w:r>
      <w:proofErr w:type="spellEnd"/>
      <w:r w:rsidRPr="006E2D8E">
        <w:rPr>
          <w:i/>
          <w:iCs/>
        </w:rPr>
        <w:t xml:space="preserve"> on CR, but will still object the CR with the reasons expressed before.</w:t>
      </w:r>
    </w:p>
    <w:p w14:paraId="3CB6CDC8" w14:textId="77777777" w:rsidR="008261F1" w:rsidRPr="006E2D8E" w:rsidRDefault="008261F1" w:rsidP="008261F1">
      <w:pPr>
        <w:pStyle w:val="FP"/>
        <w:keepNext/>
        <w:rPr>
          <w:i/>
          <w:iCs/>
        </w:rPr>
      </w:pPr>
      <w:proofErr w:type="spellStart"/>
      <w:r w:rsidRPr="006E2D8E">
        <w:rPr>
          <w:i/>
          <w:iCs/>
        </w:rPr>
        <w:t>zhendong</w:t>
      </w:r>
      <w:proofErr w:type="spellEnd"/>
      <w:r w:rsidRPr="006E2D8E">
        <w:rPr>
          <w:i/>
          <w:iCs/>
        </w:rPr>
        <w:t xml:space="preserve"> (ZTE) ask to take this CR to CC#3</w:t>
      </w:r>
    </w:p>
    <w:p w14:paraId="4C013AC9" w14:textId="77777777" w:rsidR="008261F1" w:rsidRPr="006E2D8E" w:rsidRDefault="008261F1" w:rsidP="008261F1">
      <w:pPr>
        <w:pStyle w:val="FP"/>
        <w:keepNext/>
        <w:rPr>
          <w:i/>
          <w:iCs/>
        </w:rPr>
      </w:pPr>
      <w:r w:rsidRPr="006E2D8E">
        <w:rPr>
          <w:i/>
          <w:iCs/>
        </w:rPr>
        <w:t>==== Comments Deadline ====</w:t>
      </w:r>
    </w:p>
    <w:p w14:paraId="663915A5" w14:textId="77777777" w:rsidR="008261F1" w:rsidRPr="006E2D8E" w:rsidRDefault="008261F1" w:rsidP="008261F1">
      <w:pPr>
        <w:pStyle w:val="FP"/>
        <w:keepNext/>
        <w:rPr>
          <w:i/>
          <w:iCs/>
        </w:rPr>
      </w:pPr>
    </w:p>
    <w:p w14:paraId="370058F9" w14:textId="77777777" w:rsidR="008261F1" w:rsidRPr="00DA12F6" w:rsidRDefault="008261F1" w:rsidP="008261F1">
      <w:pPr>
        <w:keepNext/>
        <w:rPr>
          <w:rFonts w:cs="Arial"/>
          <w:b/>
        </w:rPr>
      </w:pPr>
      <w:r w:rsidRPr="00DA12F6">
        <w:rPr>
          <w:rFonts w:cs="Arial"/>
          <w:b/>
        </w:rPr>
        <w:t>Discussion and conclusion:</w:t>
      </w:r>
    </w:p>
    <w:p w14:paraId="23620FDE" w14:textId="11B81DAE" w:rsidR="008261F1" w:rsidRDefault="008261F1" w:rsidP="008261F1">
      <w:r>
        <w:t>ZTE provided slides on this issue:</w:t>
      </w:r>
    </w:p>
    <w:p w14:paraId="066EC8B6" w14:textId="7516F476" w:rsidR="008261F1" w:rsidRPr="008261F1" w:rsidRDefault="008261F1" w:rsidP="008261F1">
      <w:pPr>
        <w:rPr>
          <w:b/>
          <w:bCs/>
        </w:rPr>
      </w:pPr>
      <w:proofErr w:type="spellStart"/>
      <w:r w:rsidRPr="008261F1">
        <w:rPr>
          <w:b/>
          <w:bCs/>
        </w:rPr>
        <w:t>SoH_PVS</w:t>
      </w:r>
      <w:proofErr w:type="spellEnd"/>
      <w:r w:rsidRPr="008261F1">
        <w:rPr>
          <w:b/>
          <w:bCs/>
        </w:rPr>
        <w:t xml:space="preserve"> information for remote </w:t>
      </w:r>
      <w:proofErr w:type="spellStart"/>
      <w:r w:rsidRPr="008261F1">
        <w:rPr>
          <w:b/>
          <w:bCs/>
        </w:rPr>
        <w:t>provisionning</w:t>
      </w:r>
      <w:proofErr w:type="spellEnd"/>
      <w:r w:rsidRPr="008261F1">
        <w:rPr>
          <w:b/>
          <w:bCs/>
        </w:rPr>
        <w:t xml:space="preserve"> - r3.pptx</w:t>
      </w:r>
      <w:r>
        <w:rPr>
          <w:b/>
          <w:bCs/>
        </w:rPr>
        <w:t xml:space="preserve"> (ZTE)</w:t>
      </w:r>
    </w:p>
    <w:p w14:paraId="198769E4" w14:textId="568666B5" w:rsidR="008261F1" w:rsidRDefault="006806B2" w:rsidP="008261F1">
      <w:hyperlink r:id="rId10" w:history="1">
        <w:r w:rsidR="008261F1" w:rsidRPr="002B5538">
          <w:rPr>
            <w:rStyle w:val="Hyperlink"/>
          </w:rPr>
          <w:t>https://www.3gpp.org/ftp/tsg_sa/WG2_Arch/TSGS2_150E_Electronic_2022-04/INBOX/CCs/CC%233_2022-04-12_1230UTC/SoH_PVS%20information%20for%20remote%20provisionning%20-%20r3.pptx</w:t>
        </w:r>
      </w:hyperlink>
    </w:p>
    <w:p w14:paraId="64ED3D94" w14:textId="6CB5552F" w:rsidR="008261F1" w:rsidRPr="008261F1" w:rsidRDefault="008261F1" w:rsidP="008261F1">
      <w:pPr>
        <w:pStyle w:val="FP"/>
        <w:keepNext/>
        <w:rPr>
          <w:b/>
          <w:bCs/>
        </w:rPr>
      </w:pPr>
      <w:r w:rsidRPr="008261F1">
        <w:rPr>
          <w:b/>
          <w:bCs/>
        </w:rPr>
        <w:t>Proposals in SA2#150E</w:t>
      </w:r>
    </w:p>
    <w:p w14:paraId="7142DAC8" w14:textId="360C1757" w:rsidR="008261F1" w:rsidRPr="008261F1" w:rsidRDefault="008261F1" w:rsidP="008261F1">
      <w:pPr>
        <w:pStyle w:val="B1"/>
        <w:keepNext/>
        <w:rPr>
          <w:b/>
          <w:bCs/>
        </w:rPr>
      </w:pPr>
      <w:r w:rsidRPr="008261F1">
        <w:rPr>
          <w:b/>
          <w:bCs/>
        </w:rPr>
        <w:t>-</w:t>
      </w:r>
      <w:r w:rsidRPr="008261F1">
        <w:rPr>
          <w:b/>
          <w:bCs/>
        </w:rPr>
        <w:tab/>
        <w:t>Option 1: (S2-2202827r03/S2-2828r01)</w:t>
      </w:r>
    </w:p>
    <w:p w14:paraId="45547659" w14:textId="51B60151" w:rsidR="008261F1" w:rsidRDefault="008261F1" w:rsidP="008261F1">
      <w:pPr>
        <w:pStyle w:val="B2"/>
        <w:keepNext/>
      </w:pPr>
      <w:r>
        <w:t>-</w:t>
      </w:r>
      <w:r>
        <w:tab/>
        <w:t>simple correction and alignment with existing text </w:t>
      </w:r>
    </w:p>
    <w:p w14:paraId="28F4F8E0" w14:textId="6F960647" w:rsidR="008261F1" w:rsidRDefault="008261F1" w:rsidP="008261F1">
      <w:pPr>
        <w:pStyle w:val="B2"/>
        <w:keepNext/>
      </w:pPr>
      <w:r>
        <w:t>-</w:t>
      </w:r>
      <w:r>
        <w:tab/>
        <w:t>DCS can provide multiple FQDNs or multiple IP addresses (or both FQDNs and IP addresses) for different PVS servers to the ON-SNPN.</w:t>
      </w:r>
    </w:p>
    <w:p w14:paraId="62EC87AA" w14:textId="5F3792EC" w:rsidR="008261F1" w:rsidRDefault="008261F1" w:rsidP="008261F1">
      <w:pPr>
        <w:pStyle w:val="B2"/>
        <w:keepNext/>
      </w:pPr>
      <w:r>
        <w:t>-</w:t>
      </w:r>
      <w:r>
        <w:tab/>
        <w:t>ON-SNPN(SMF) may provide PVS IP address(es) and/or PVS FQDN(s) to UE</w:t>
      </w:r>
    </w:p>
    <w:p w14:paraId="2EEACC6D" w14:textId="24E6936D" w:rsidR="008261F1" w:rsidRDefault="008261F1" w:rsidP="008261F1">
      <w:pPr>
        <w:pStyle w:val="B3"/>
        <w:keepNext/>
      </w:pPr>
      <w:r>
        <w:t>NOTE:</w:t>
      </w:r>
      <w:r>
        <w:tab/>
        <w:t>If there are multiple PVS IP addresses and/or PVS FQDNs in the UE, how the UE uses this information (e.g. order, criteria) is up to UE implementation.</w:t>
      </w:r>
    </w:p>
    <w:p w14:paraId="16B51E31" w14:textId="1F61E058" w:rsidR="008261F1" w:rsidRPr="008261F1" w:rsidRDefault="008261F1" w:rsidP="008261F1">
      <w:pPr>
        <w:pStyle w:val="B1"/>
        <w:keepNext/>
        <w:rPr>
          <w:b/>
          <w:bCs/>
        </w:rPr>
      </w:pPr>
      <w:r w:rsidRPr="008261F1">
        <w:rPr>
          <w:b/>
          <w:bCs/>
        </w:rPr>
        <w:t>-</w:t>
      </w:r>
      <w:r w:rsidRPr="008261F1">
        <w:rPr>
          <w:b/>
          <w:bCs/>
        </w:rPr>
        <w:tab/>
        <w:t>Option 2: (S2-2202516r01/S2-2202517)</w:t>
      </w:r>
    </w:p>
    <w:p w14:paraId="02509603" w14:textId="51F75802" w:rsidR="008261F1" w:rsidRDefault="008261F1" w:rsidP="008261F1">
      <w:pPr>
        <w:pStyle w:val="B2"/>
        <w:keepNext/>
      </w:pPr>
      <w:r>
        <w:t>-</w:t>
      </w:r>
      <w:r>
        <w:tab/>
        <w:t>DCS provides the PVS addressing information specific to the ON-SNPN</w:t>
      </w:r>
    </w:p>
    <w:p w14:paraId="0A2274A4" w14:textId="0160565C" w:rsidR="008261F1" w:rsidRDefault="008261F1" w:rsidP="008261F1">
      <w:pPr>
        <w:pStyle w:val="B2"/>
        <w:keepNext/>
      </w:pPr>
      <w:r>
        <w:t>-</w:t>
      </w:r>
      <w:r>
        <w:tab/>
        <w:t>The PVS addressing information can contain one or multiple PVS IP address(es) and/or PVS FQDN(s) for distinct Provisioning Servers, where each FQDN identifies a different PVS. The PVS addressing information can also contain the associated preference order/criteria</w:t>
      </w:r>
    </w:p>
    <w:p w14:paraId="7352ED0B" w14:textId="422C6626" w:rsidR="008261F1" w:rsidRDefault="008261F1" w:rsidP="008261F1">
      <w:pPr>
        <w:pStyle w:val="B2"/>
        <w:keepNext/>
      </w:pPr>
      <w:r>
        <w:t>-</w:t>
      </w:r>
      <w:r>
        <w:tab/>
        <w:t>SMF determine which PVS(s) are sent to UE based on preference order/criteria.</w:t>
      </w:r>
    </w:p>
    <w:p w14:paraId="2F22C816" w14:textId="06666F5C" w:rsidR="008261F1" w:rsidRDefault="008261F1" w:rsidP="008261F1">
      <w:pPr>
        <w:pStyle w:val="B1"/>
        <w:keepNext/>
      </w:pPr>
      <w:r>
        <w:t>-</w:t>
      </w:r>
      <w:r>
        <w:tab/>
        <w:t>FYI: other CR related to option 1/2 (S2-2202826, Postpone)</w:t>
      </w:r>
    </w:p>
    <w:p w14:paraId="26F67241" w14:textId="3251335B" w:rsidR="008261F1" w:rsidRDefault="008261F1" w:rsidP="008261F1">
      <w:pPr>
        <w:pStyle w:val="B2"/>
        <w:keepNext/>
      </w:pPr>
      <w:r>
        <w:t>-</w:t>
      </w:r>
      <w:r>
        <w:tab/>
        <w:t>If the DCS knows the intended SO-SNPN identity of the UE, it can provide PVS information related only to that SO-SNPN during the authentication procedure</w:t>
      </w:r>
    </w:p>
    <w:p w14:paraId="5474A8FC" w14:textId="77777777" w:rsidR="008261F1" w:rsidRDefault="008261F1" w:rsidP="008261F1">
      <w:pPr>
        <w:pStyle w:val="FP"/>
        <w:keepNext/>
      </w:pPr>
    </w:p>
    <w:p w14:paraId="7158990B" w14:textId="77777777" w:rsidR="008261F1" w:rsidRPr="00DA12F6" w:rsidRDefault="008261F1" w:rsidP="008261F1">
      <w:pPr>
        <w:keepNext/>
        <w:rPr>
          <w:rFonts w:cs="Arial"/>
          <w:b/>
        </w:rPr>
      </w:pPr>
      <w:r w:rsidRPr="00DA12F6">
        <w:rPr>
          <w:rFonts w:cs="Arial"/>
          <w:b/>
        </w:rPr>
        <w:t>Discussion and conclusion:</w:t>
      </w:r>
    </w:p>
    <w:p w14:paraId="2EA615DD" w14:textId="1C9F8EEA" w:rsidR="008261F1" w:rsidRDefault="008261F1" w:rsidP="008261F1">
      <w:r>
        <w:t xml:space="preserve">It was clarified that the slides had already been provided for CC#2. </w:t>
      </w:r>
    </w:p>
    <w:p w14:paraId="0391EB4E" w14:textId="4D731F28" w:rsidR="008261F1" w:rsidRDefault="008261F1" w:rsidP="008261F1">
      <w:pPr>
        <w:tabs>
          <w:tab w:val="clear" w:pos="567"/>
          <w:tab w:val="clear" w:pos="851"/>
          <w:tab w:val="clear" w:pos="1134"/>
          <w:tab w:val="clear" w:pos="1418"/>
          <w:tab w:val="clear" w:pos="1701"/>
          <w:tab w:val="left" w:pos="2835"/>
        </w:tabs>
      </w:pPr>
      <w:r>
        <w:t xml:space="preserve">Support for Option 1: </w:t>
      </w:r>
      <w:r>
        <w:tab/>
        <w:t>10</w:t>
      </w:r>
    </w:p>
    <w:p w14:paraId="6F199F27" w14:textId="17FB6674" w:rsidR="008261F1" w:rsidRDefault="008261F1" w:rsidP="008261F1">
      <w:pPr>
        <w:tabs>
          <w:tab w:val="clear" w:pos="567"/>
          <w:tab w:val="clear" w:pos="851"/>
          <w:tab w:val="clear" w:pos="1134"/>
          <w:tab w:val="clear" w:pos="1418"/>
          <w:tab w:val="clear" w:pos="1701"/>
          <w:tab w:val="left" w:pos="2835"/>
        </w:tabs>
      </w:pPr>
      <w:r>
        <w:t xml:space="preserve">Objections for Option 1: </w:t>
      </w:r>
      <w:r>
        <w:tab/>
        <w:t>1</w:t>
      </w:r>
      <w:r w:rsidR="002B2082" w:rsidRPr="002B2082">
        <w:t xml:space="preserve"> </w:t>
      </w:r>
      <w:r w:rsidR="002B2082">
        <w:t>(Huawei)</w:t>
      </w:r>
    </w:p>
    <w:p w14:paraId="758818F6" w14:textId="547F318C" w:rsidR="008261F1" w:rsidRDefault="008261F1" w:rsidP="008261F1">
      <w:pPr>
        <w:tabs>
          <w:tab w:val="clear" w:pos="567"/>
          <w:tab w:val="clear" w:pos="851"/>
          <w:tab w:val="clear" w:pos="1134"/>
          <w:tab w:val="clear" w:pos="1418"/>
          <w:tab w:val="clear" w:pos="1701"/>
          <w:tab w:val="left" w:pos="2835"/>
        </w:tabs>
      </w:pPr>
      <w:r>
        <w:t xml:space="preserve">Support for Option 2: </w:t>
      </w:r>
      <w:r>
        <w:tab/>
        <w:t>1</w:t>
      </w:r>
    </w:p>
    <w:p w14:paraId="4A67990C" w14:textId="2496CC62" w:rsidR="008261F1" w:rsidRDefault="008261F1" w:rsidP="008261F1">
      <w:pPr>
        <w:tabs>
          <w:tab w:val="clear" w:pos="567"/>
          <w:tab w:val="clear" w:pos="851"/>
          <w:tab w:val="clear" w:pos="1134"/>
          <w:tab w:val="clear" w:pos="1418"/>
          <w:tab w:val="clear" w:pos="1701"/>
          <w:tab w:val="left" w:pos="2835"/>
        </w:tabs>
      </w:pPr>
      <w:r>
        <w:t xml:space="preserve">Objections for Option 2: </w:t>
      </w:r>
      <w:r>
        <w:tab/>
        <w:t>4</w:t>
      </w:r>
      <w:r w:rsidR="002B2082">
        <w:t xml:space="preserve"> (ZTE, Nokia, Intel, Qualcomm)</w:t>
      </w:r>
    </w:p>
    <w:p w14:paraId="04452ACA" w14:textId="0A5C92EA" w:rsidR="008261F1" w:rsidRDefault="002B2082" w:rsidP="008261F1">
      <w:r>
        <w:t>Qualcomm commented that there can be a working agreement set on this in order to progress with Option 1. The SA WG2 Chair replied that this had been raised during CC#2 and suggested this is better handled at the next meeting before discussing whether a Working Agreement is needed.</w:t>
      </w:r>
    </w:p>
    <w:p w14:paraId="6C636954" w14:textId="77D515F7" w:rsidR="002B2082" w:rsidRPr="002B2082" w:rsidRDefault="002B2082" w:rsidP="008261F1">
      <w:r w:rsidRPr="002B2082">
        <w:rPr>
          <w:b/>
          <w:bCs/>
        </w:rPr>
        <w:t xml:space="preserve">This was </w:t>
      </w:r>
      <w:r w:rsidRPr="002B2082">
        <w:rPr>
          <w:b/>
          <w:bCs/>
          <w:color w:val="FF0000"/>
        </w:rPr>
        <w:t xml:space="preserve">postponed </w:t>
      </w:r>
      <w:r w:rsidRPr="002B2082">
        <w:rPr>
          <w:b/>
          <w:bCs/>
        </w:rPr>
        <w:t>and companies were asked to further discuss this until the next meeting.</w:t>
      </w:r>
      <w:r>
        <w:t xml:space="preserve"> The CRs related to this topic may be re-submitted to the next SA WG2 Meeting.</w:t>
      </w:r>
    </w:p>
    <w:p w14:paraId="5EB27F55" w14:textId="77777777" w:rsidR="003E3EA5" w:rsidRDefault="003E3EA5" w:rsidP="003E3EA5"/>
    <w:p w14:paraId="447388F4" w14:textId="77777777" w:rsidR="003E3EA5" w:rsidRDefault="003E3EA5" w:rsidP="003E3EA5">
      <w:pPr>
        <w:keepNext/>
        <w:pBdr>
          <w:top w:val="single" w:sz="4" w:space="1" w:color="auto"/>
        </w:pBdr>
      </w:pPr>
      <w:r>
        <w:rPr>
          <w:color w:val="0000FF"/>
        </w:rPr>
        <w:lastRenderedPageBreak/>
        <w:t>S2-2202828</w:t>
      </w:r>
      <w:r>
        <w:t xml:space="preserve"> (CR) 23.502 CR3457: Clarification on the FQDN(s) and IP address(es) of PVS for remote </w:t>
      </w:r>
      <w:proofErr w:type="spellStart"/>
      <w:r>
        <w:t>provisionning</w:t>
      </w:r>
      <w:proofErr w:type="spellEnd"/>
      <w:r>
        <w:t xml:space="preserve"> (Source: ZTE)</w:t>
      </w:r>
    </w:p>
    <w:p w14:paraId="1F59CFC9" w14:textId="77777777" w:rsidR="003E3EA5" w:rsidRPr="00A54044" w:rsidRDefault="003E3EA5" w:rsidP="003E3EA5">
      <w:pPr>
        <w:pStyle w:val="FP"/>
        <w:keepNext/>
        <w:rPr>
          <w:b/>
          <w:bCs/>
          <w:i/>
          <w:iCs/>
          <w:lang w:eastAsia="en-US"/>
        </w:rPr>
      </w:pPr>
      <w:r w:rsidRPr="00A54044">
        <w:rPr>
          <w:b/>
          <w:bCs/>
          <w:i/>
          <w:iCs/>
          <w:lang w:eastAsia="en-US"/>
        </w:rPr>
        <w:t>e-mail comments:</w:t>
      </w:r>
    </w:p>
    <w:p w14:paraId="53850F03" w14:textId="77777777" w:rsidR="003E3EA5" w:rsidRPr="006E2D8E" w:rsidRDefault="003E3EA5" w:rsidP="003E3EA5">
      <w:pPr>
        <w:pStyle w:val="FP"/>
        <w:keepNext/>
        <w:rPr>
          <w:i/>
          <w:iCs/>
        </w:rPr>
      </w:pPr>
      <w:proofErr w:type="spellStart"/>
      <w:r w:rsidRPr="006E2D8E">
        <w:rPr>
          <w:i/>
          <w:iCs/>
        </w:rPr>
        <w:t>Qianghua</w:t>
      </w:r>
      <w:proofErr w:type="spellEnd"/>
      <w:r w:rsidRPr="006E2D8E">
        <w:rPr>
          <w:i/>
          <w:iCs/>
        </w:rPr>
        <w:t xml:space="preserve"> (Huawei) provides comments and suggests to use 2516/2517 for basis</w:t>
      </w:r>
    </w:p>
    <w:p w14:paraId="329DBA63" w14:textId="77777777" w:rsidR="003E3EA5" w:rsidRPr="006E2D8E" w:rsidRDefault="003E3EA5" w:rsidP="003E3EA5">
      <w:pPr>
        <w:pStyle w:val="FP"/>
        <w:keepNext/>
        <w:rPr>
          <w:i/>
          <w:iCs/>
        </w:rPr>
      </w:pPr>
      <w:r w:rsidRPr="006E2D8E">
        <w:rPr>
          <w:i/>
          <w:iCs/>
        </w:rPr>
        <w:t>Rainer (Nokia) prefers 2827 and 2828.</w:t>
      </w:r>
    </w:p>
    <w:p w14:paraId="680428B3" w14:textId="77777777" w:rsidR="003E3EA5" w:rsidRPr="006E2D8E" w:rsidRDefault="003E3EA5" w:rsidP="003E3EA5">
      <w:pPr>
        <w:pStyle w:val="FP"/>
        <w:keepNext/>
        <w:rPr>
          <w:i/>
          <w:iCs/>
        </w:rPr>
      </w:pPr>
      <w:proofErr w:type="spellStart"/>
      <w:r w:rsidRPr="006E2D8E">
        <w:rPr>
          <w:i/>
          <w:iCs/>
        </w:rPr>
        <w:t>zhendong</w:t>
      </w:r>
      <w:proofErr w:type="spellEnd"/>
      <w:r w:rsidRPr="006E2D8E">
        <w:rPr>
          <w:i/>
          <w:iCs/>
        </w:rPr>
        <w:t xml:space="preserve"> (ZTE) also prefer 2827 </w:t>
      </w:r>
      <w:proofErr w:type="spellStart"/>
      <w:r w:rsidRPr="006E2D8E">
        <w:rPr>
          <w:i/>
          <w:iCs/>
        </w:rPr>
        <w:t>amd</w:t>
      </w:r>
      <w:proofErr w:type="spellEnd"/>
      <w:r w:rsidRPr="006E2D8E">
        <w:rPr>
          <w:i/>
          <w:iCs/>
        </w:rPr>
        <w:t xml:space="preserve"> 2828</w:t>
      </w:r>
    </w:p>
    <w:p w14:paraId="029A58D6" w14:textId="77777777" w:rsidR="003E3EA5" w:rsidRPr="006E2D8E" w:rsidRDefault="003E3EA5" w:rsidP="003E3EA5">
      <w:pPr>
        <w:pStyle w:val="FP"/>
        <w:keepNext/>
        <w:rPr>
          <w:i/>
          <w:iCs/>
        </w:rPr>
      </w:pPr>
      <w:proofErr w:type="spellStart"/>
      <w:r w:rsidRPr="006E2D8E">
        <w:rPr>
          <w:i/>
          <w:iCs/>
        </w:rPr>
        <w:t>Qianghua</w:t>
      </w:r>
      <w:proofErr w:type="spellEnd"/>
      <w:r w:rsidRPr="006E2D8E">
        <w:rPr>
          <w:i/>
          <w:iCs/>
        </w:rPr>
        <w:t xml:space="preserve"> (Huawei) comments that the 2827 NOTE doesn't address the technical concerns and is not acceptable as a way forward</w:t>
      </w:r>
    </w:p>
    <w:p w14:paraId="764EBC3E" w14:textId="77777777" w:rsidR="003E3EA5" w:rsidRPr="006E2D8E" w:rsidRDefault="003E3EA5" w:rsidP="003E3EA5">
      <w:pPr>
        <w:pStyle w:val="FP"/>
        <w:keepNext/>
        <w:rPr>
          <w:i/>
          <w:iCs/>
        </w:rPr>
      </w:pPr>
      <w:r w:rsidRPr="006E2D8E">
        <w:rPr>
          <w:i/>
          <w:iCs/>
        </w:rPr>
        <w:t>Haris(Qualcomm) provides r01</w:t>
      </w:r>
    </w:p>
    <w:p w14:paraId="459880B3" w14:textId="77777777" w:rsidR="003E3EA5" w:rsidRPr="006E2D8E" w:rsidRDefault="003E3EA5" w:rsidP="003E3EA5">
      <w:pPr>
        <w:pStyle w:val="FP"/>
        <w:keepNext/>
        <w:rPr>
          <w:i/>
          <w:iCs/>
        </w:rPr>
      </w:pPr>
      <w:r w:rsidRPr="006E2D8E">
        <w:rPr>
          <w:i/>
          <w:iCs/>
        </w:rPr>
        <w:t>==== Revisions Deadline ====</w:t>
      </w:r>
    </w:p>
    <w:p w14:paraId="068E2C45" w14:textId="77777777" w:rsidR="003E3EA5" w:rsidRPr="006E2D8E" w:rsidRDefault="003E3EA5" w:rsidP="003E3EA5">
      <w:pPr>
        <w:pStyle w:val="FP"/>
        <w:keepNext/>
        <w:rPr>
          <w:i/>
          <w:iCs/>
        </w:rPr>
      </w:pPr>
      <w:proofErr w:type="spellStart"/>
      <w:r w:rsidRPr="006E2D8E">
        <w:rPr>
          <w:i/>
          <w:iCs/>
        </w:rPr>
        <w:t>Qianghua</w:t>
      </w:r>
      <w:proofErr w:type="spellEnd"/>
      <w:r w:rsidRPr="006E2D8E">
        <w:rPr>
          <w:i/>
          <w:iCs/>
        </w:rPr>
        <w:t xml:space="preserve"> (Huawei) suggests to postpone the CR, objects this CR (r00-r01) for NOTEs</w:t>
      </w:r>
    </w:p>
    <w:p w14:paraId="1745135C" w14:textId="77777777" w:rsidR="003E3EA5" w:rsidRPr="006E2D8E" w:rsidRDefault="003E3EA5" w:rsidP="003E3EA5">
      <w:pPr>
        <w:pStyle w:val="FP"/>
        <w:keepNext/>
        <w:rPr>
          <w:i/>
          <w:iCs/>
        </w:rPr>
      </w:pPr>
      <w:r w:rsidRPr="006E2D8E">
        <w:rPr>
          <w:i/>
          <w:iCs/>
        </w:rPr>
        <w:t>Rainer (Nokia) proposes to agree the CR.</w:t>
      </w:r>
    </w:p>
    <w:p w14:paraId="50045E0D" w14:textId="77777777" w:rsidR="003E3EA5" w:rsidRPr="006E2D8E" w:rsidRDefault="003E3EA5" w:rsidP="003E3EA5">
      <w:pPr>
        <w:pStyle w:val="FP"/>
        <w:keepNext/>
        <w:rPr>
          <w:i/>
          <w:iCs/>
        </w:rPr>
      </w:pPr>
      <w:r w:rsidRPr="006E2D8E">
        <w:rPr>
          <w:i/>
          <w:iCs/>
        </w:rPr>
        <w:t>Peter Hedman (Ericsson) proposes to agree r01</w:t>
      </w:r>
    </w:p>
    <w:p w14:paraId="52990A50" w14:textId="77777777" w:rsidR="003E3EA5" w:rsidRPr="006E2D8E" w:rsidRDefault="003E3EA5" w:rsidP="003E3EA5">
      <w:pPr>
        <w:pStyle w:val="FP"/>
        <w:keepNext/>
        <w:rPr>
          <w:i/>
          <w:iCs/>
        </w:rPr>
      </w:pPr>
      <w:r w:rsidRPr="006E2D8E">
        <w:rPr>
          <w:i/>
          <w:iCs/>
        </w:rPr>
        <w:t>Haris(Qualcomm) supports approving the CR</w:t>
      </w:r>
    </w:p>
    <w:p w14:paraId="542D86FD" w14:textId="77777777" w:rsidR="003E3EA5" w:rsidRPr="006E2D8E" w:rsidRDefault="003E3EA5" w:rsidP="003E3EA5">
      <w:pPr>
        <w:pStyle w:val="FP"/>
        <w:keepNext/>
        <w:rPr>
          <w:i/>
          <w:iCs/>
        </w:rPr>
      </w:pPr>
      <w:r w:rsidRPr="006E2D8E">
        <w:rPr>
          <w:i/>
          <w:iCs/>
        </w:rPr>
        <w:t xml:space="preserve">Haris(Qualcomm) proposes to do </w:t>
      </w:r>
      <w:proofErr w:type="spellStart"/>
      <w:r w:rsidRPr="006E2D8E">
        <w:rPr>
          <w:i/>
          <w:iCs/>
        </w:rPr>
        <w:t>SoH</w:t>
      </w:r>
      <w:proofErr w:type="spellEnd"/>
      <w:r w:rsidRPr="006E2D8E">
        <w:rPr>
          <w:i/>
          <w:iCs/>
        </w:rPr>
        <w:t xml:space="preserve"> in CC#2/3</w:t>
      </w:r>
    </w:p>
    <w:p w14:paraId="71A06F46" w14:textId="77777777" w:rsidR="003E3EA5" w:rsidRPr="006E2D8E" w:rsidRDefault="003E3EA5" w:rsidP="003E3EA5">
      <w:pPr>
        <w:pStyle w:val="FP"/>
        <w:keepNext/>
        <w:rPr>
          <w:i/>
          <w:iCs/>
        </w:rPr>
      </w:pPr>
      <w:proofErr w:type="spellStart"/>
      <w:r w:rsidRPr="006E2D8E">
        <w:rPr>
          <w:i/>
          <w:iCs/>
        </w:rPr>
        <w:t>zhendong</w:t>
      </w:r>
      <w:proofErr w:type="spellEnd"/>
      <w:r w:rsidRPr="006E2D8E">
        <w:rPr>
          <w:i/>
          <w:iCs/>
        </w:rPr>
        <w:t xml:space="preserve"> (ZTE) agree to do </w:t>
      </w:r>
      <w:proofErr w:type="spellStart"/>
      <w:r w:rsidRPr="006E2D8E">
        <w:rPr>
          <w:i/>
          <w:iCs/>
        </w:rPr>
        <w:t>SoH</w:t>
      </w:r>
      <w:proofErr w:type="spellEnd"/>
      <w:r w:rsidRPr="006E2D8E">
        <w:rPr>
          <w:i/>
          <w:iCs/>
        </w:rPr>
        <w:t xml:space="preserve"> in CC#2/3</w:t>
      </w:r>
    </w:p>
    <w:p w14:paraId="32D9C8B1" w14:textId="77777777" w:rsidR="003E3EA5" w:rsidRPr="006E2D8E" w:rsidRDefault="003E3EA5" w:rsidP="003E3EA5">
      <w:pPr>
        <w:pStyle w:val="FP"/>
        <w:keepNext/>
        <w:rPr>
          <w:i/>
          <w:iCs/>
        </w:rPr>
      </w:pPr>
      <w:proofErr w:type="spellStart"/>
      <w:r w:rsidRPr="006E2D8E">
        <w:rPr>
          <w:i/>
          <w:iCs/>
        </w:rPr>
        <w:t>Qianghua</w:t>
      </w:r>
      <w:proofErr w:type="spellEnd"/>
      <w:r w:rsidRPr="006E2D8E">
        <w:rPr>
          <w:i/>
          <w:iCs/>
        </w:rPr>
        <w:t xml:space="preserve"> (Huawei) OK with </w:t>
      </w:r>
      <w:proofErr w:type="spellStart"/>
      <w:r w:rsidRPr="006E2D8E">
        <w:rPr>
          <w:i/>
          <w:iCs/>
        </w:rPr>
        <w:t>SoH</w:t>
      </w:r>
      <w:proofErr w:type="spellEnd"/>
      <w:r w:rsidRPr="006E2D8E">
        <w:rPr>
          <w:i/>
          <w:iCs/>
        </w:rPr>
        <w:t xml:space="preserve"> on CC, but will still object the CR with the reasons expressed before.</w:t>
      </w:r>
    </w:p>
    <w:p w14:paraId="67F4F64E" w14:textId="77777777" w:rsidR="003E3EA5" w:rsidRPr="006E2D8E" w:rsidRDefault="003E3EA5" w:rsidP="003E3EA5">
      <w:pPr>
        <w:pStyle w:val="FP"/>
        <w:keepNext/>
        <w:rPr>
          <w:i/>
          <w:iCs/>
        </w:rPr>
      </w:pPr>
      <w:proofErr w:type="spellStart"/>
      <w:r w:rsidRPr="006E2D8E">
        <w:rPr>
          <w:i/>
          <w:iCs/>
        </w:rPr>
        <w:t>Qianghua</w:t>
      </w:r>
      <w:proofErr w:type="spellEnd"/>
      <w:r w:rsidRPr="006E2D8E">
        <w:rPr>
          <w:i/>
          <w:iCs/>
        </w:rPr>
        <w:t xml:space="preserve"> (Huawei) replies and asks to check email history for 2827.</w:t>
      </w:r>
    </w:p>
    <w:p w14:paraId="3B99FD88" w14:textId="77777777" w:rsidR="003E3EA5" w:rsidRPr="006E2D8E" w:rsidRDefault="003E3EA5" w:rsidP="003E3EA5">
      <w:pPr>
        <w:pStyle w:val="FP"/>
        <w:keepNext/>
        <w:rPr>
          <w:i/>
          <w:iCs/>
        </w:rPr>
      </w:pPr>
      <w:proofErr w:type="spellStart"/>
      <w:r w:rsidRPr="006E2D8E">
        <w:rPr>
          <w:i/>
          <w:iCs/>
        </w:rPr>
        <w:t>Qianghua</w:t>
      </w:r>
      <w:proofErr w:type="spellEnd"/>
      <w:r w:rsidRPr="006E2D8E">
        <w:rPr>
          <w:i/>
          <w:iCs/>
        </w:rPr>
        <w:t xml:space="preserve"> (Huawei) replies: Rather than agree a CR that only captures partial clarification, I prefer not rush and come back with a full picture</w:t>
      </w:r>
    </w:p>
    <w:p w14:paraId="1DA0132A" w14:textId="77777777" w:rsidR="003E3EA5" w:rsidRPr="006E2D8E" w:rsidRDefault="003E3EA5" w:rsidP="003E3EA5">
      <w:pPr>
        <w:pStyle w:val="FP"/>
        <w:keepNext/>
        <w:rPr>
          <w:i/>
          <w:iCs/>
        </w:rPr>
      </w:pPr>
      <w:proofErr w:type="spellStart"/>
      <w:r w:rsidRPr="006E2D8E">
        <w:rPr>
          <w:i/>
          <w:iCs/>
        </w:rPr>
        <w:t>zhendong</w:t>
      </w:r>
      <w:proofErr w:type="spellEnd"/>
      <w:r w:rsidRPr="006E2D8E">
        <w:rPr>
          <w:i/>
          <w:iCs/>
        </w:rPr>
        <w:t xml:space="preserve"> (ZTE) ask to take this CR to CC#3</w:t>
      </w:r>
    </w:p>
    <w:p w14:paraId="210BF40C" w14:textId="77777777" w:rsidR="003E3EA5" w:rsidRPr="006E2D8E" w:rsidRDefault="003E3EA5" w:rsidP="003E3EA5">
      <w:pPr>
        <w:pStyle w:val="FP"/>
        <w:keepNext/>
        <w:rPr>
          <w:i/>
          <w:iCs/>
        </w:rPr>
      </w:pPr>
      <w:r w:rsidRPr="006E2D8E">
        <w:rPr>
          <w:i/>
          <w:iCs/>
        </w:rPr>
        <w:t>==== Comments Deadline ====</w:t>
      </w:r>
    </w:p>
    <w:p w14:paraId="629E3644" w14:textId="77777777" w:rsidR="003E3EA5" w:rsidRPr="006E2D8E" w:rsidRDefault="003E3EA5" w:rsidP="003E3EA5">
      <w:pPr>
        <w:pStyle w:val="FP"/>
        <w:keepNext/>
        <w:rPr>
          <w:i/>
          <w:iCs/>
        </w:rPr>
      </w:pPr>
    </w:p>
    <w:p w14:paraId="6A94BA99" w14:textId="77777777" w:rsidR="003E3EA5" w:rsidRPr="00DA12F6" w:rsidRDefault="003E3EA5" w:rsidP="003E3EA5">
      <w:pPr>
        <w:keepNext/>
        <w:rPr>
          <w:rFonts w:cs="Arial"/>
          <w:b/>
        </w:rPr>
      </w:pPr>
      <w:r w:rsidRPr="00DA12F6">
        <w:rPr>
          <w:rFonts w:cs="Arial"/>
          <w:b/>
        </w:rPr>
        <w:t>Discussion and conclusion:</w:t>
      </w:r>
    </w:p>
    <w:p w14:paraId="66C76F00" w14:textId="77777777" w:rsidR="003E3EA5" w:rsidRPr="002B2082" w:rsidRDefault="003E3EA5" w:rsidP="003E3EA5">
      <w:pPr>
        <w:rPr>
          <w:b/>
          <w:bCs/>
        </w:rPr>
      </w:pPr>
      <w:r w:rsidRPr="002B2082">
        <w:rPr>
          <w:b/>
          <w:bCs/>
        </w:rPr>
        <w:t xml:space="preserve">This was </w:t>
      </w:r>
      <w:r w:rsidRPr="002B2082">
        <w:rPr>
          <w:b/>
          <w:bCs/>
          <w:color w:val="FF0000"/>
        </w:rPr>
        <w:t xml:space="preserve">postponed </w:t>
      </w:r>
      <w:r w:rsidRPr="002B2082">
        <w:rPr>
          <w:b/>
          <w:bCs/>
        </w:rPr>
        <w:t>and may be re-submitted to the next SA WG2 Meeting.</w:t>
      </w:r>
    </w:p>
    <w:p w14:paraId="546DD38E" w14:textId="1459BF36" w:rsidR="002B2082" w:rsidRDefault="002B2082" w:rsidP="008261F1"/>
    <w:p w14:paraId="3724C629" w14:textId="77777777" w:rsidR="002B2082" w:rsidRDefault="002B2082" w:rsidP="002B2082">
      <w:pPr>
        <w:keepNext/>
        <w:pBdr>
          <w:top w:val="single" w:sz="4" w:space="1" w:color="auto"/>
        </w:pBdr>
      </w:pPr>
      <w:r>
        <w:rPr>
          <w:color w:val="0000FF"/>
        </w:rPr>
        <w:t>S2-2202741</w:t>
      </w:r>
      <w:r>
        <w:t xml:space="preserve"> (CR) 23.548 CR0056: Parameter supplement of EDI (Source: China Mobile)</w:t>
      </w:r>
    </w:p>
    <w:p w14:paraId="18D2D5CF" w14:textId="77777777" w:rsidR="002B2082" w:rsidRPr="00A54044" w:rsidRDefault="002B2082" w:rsidP="002B2082">
      <w:pPr>
        <w:pStyle w:val="FP"/>
        <w:keepNext/>
        <w:rPr>
          <w:b/>
          <w:bCs/>
          <w:i/>
          <w:iCs/>
          <w:lang w:eastAsia="en-US"/>
        </w:rPr>
      </w:pPr>
      <w:r w:rsidRPr="00A54044">
        <w:rPr>
          <w:b/>
          <w:bCs/>
          <w:i/>
          <w:iCs/>
          <w:lang w:eastAsia="en-US"/>
        </w:rPr>
        <w:t>e-mail comments:</w:t>
      </w:r>
    </w:p>
    <w:p w14:paraId="6B61218A" w14:textId="77777777" w:rsidR="002B2082" w:rsidRPr="006E2D8E" w:rsidRDefault="002B2082" w:rsidP="002B2082">
      <w:pPr>
        <w:pStyle w:val="FP"/>
        <w:keepNext/>
        <w:rPr>
          <w:i/>
          <w:iCs/>
        </w:rPr>
      </w:pPr>
      <w:r w:rsidRPr="006E2D8E">
        <w:rPr>
          <w:i/>
          <w:iCs/>
        </w:rPr>
        <w:t>Hui (Huawei) provides r01.</w:t>
      </w:r>
    </w:p>
    <w:p w14:paraId="0850A5F2" w14:textId="77777777" w:rsidR="002B2082" w:rsidRPr="006E2D8E" w:rsidRDefault="002B2082" w:rsidP="002B2082">
      <w:pPr>
        <w:pStyle w:val="FP"/>
        <w:keepNext/>
        <w:rPr>
          <w:i/>
          <w:iCs/>
        </w:rPr>
      </w:pPr>
      <w:r w:rsidRPr="006E2D8E">
        <w:rPr>
          <w:i/>
          <w:iCs/>
        </w:rPr>
        <w:t>Magnus H (Ericsson) provides r02</w:t>
      </w:r>
    </w:p>
    <w:p w14:paraId="18FADD4E" w14:textId="77777777" w:rsidR="002B2082" w:rsidRPr="006E2D8E" w:rsidRDefault="002B2082" w:rsidP="002B2082">
      <w:pPr>
        <w:pStyle w:val="FP"/>
        <w:keepNext/>
        <w:rPr>
          <w:i/>
          <w:iCs/>
        </w:rPr>
      </w:pPr>
      <w:r w:rsidRPr="006E2D8E">
        <w:rPr>
          <w:i/>
          <w:iCs/>
        </w:rPr>
        <w:t>Hui (Huawei) asks for clarification on r02</w:t>
      </w:r>
    </w:p>
    <w:p w14:paraId="6B08A923" w14:textId="77777777" w:rsidR="002B2082" w:rsidRPr="006E2D8E" w:rsidRDefault="002B2082" w:rsidP="002B2082">
      <w:pPr>
        <w:pStyle w:val="FP"/>
        <w:keepNext/>
        <w:rPr>
          <w:i/>
          <w:iCs/>
        </w:rPr>
      </w:pPr>
      <w:proofErr w:type="spellStart"/>
      <w:r w:rsidRPr="006E2D8E">
        <w:rPr>
          <w:i/>
          <w:iCs/>
        </w:rPr>
        <w:t>Tugce</w:t>
      </w:r>
      <w:proofErr w:type="spellEnd"/>
      <w:r w:rsidRPr="006E2D8E">
        <w:rPr>
          <w:i/>
          <w:iCs/>
        </w:rPr>
        <w:t xml:space="preserve"> (NTT DOCOMO) provides comments.</w:t>
      </w:r>
    </w:p>
    <w:p w14:paraId="464D9F92" w14:textId="77777777" w:rsidR="002B2082" w:rsidRPr="006E2D8E" w:rsidRDefault="002B2082" w:rsidP="002B2082">
      <w:pPr>
        <w:pStyle w:val="FP"/>
        <w:keepNext/>
        <w:rPr>
          <w:i/>
          <w:iCs/>
        </w:rPr>
      </w:pPr>
      <w:r w:rsidRPr="006E2D8E">
        <w:rPr>
          <w:i/>
          <w:iCs/>
        </w:rPr>
        <w:t>Magnus H (Ericsson) answers Hui</w:t>
      </w:r>
    </w:p>
    <w:p w14:paraId="2AEF879F" w14:textId="77777777" w:rsidR="002B2082" w:rsidRPr="006E2D8E" w:rsidRDefault="002B2082" w:rsidP="002B2082">
      <w:pPr>
        <w:pStyle w:val="FP"/>
        <w:keepNext/>
        <w:rPr>
          <w:i/>
          <w:iCs/>
        </w:rPr>
      </w:pPr>
      <w:r w:rsidRPr="006E2D8E">
        <w:rPr>
          <w:i/>
          <w:iCs/>
        </w:rPr>
        <w:t>Dario (Qualcomm) provides r03</w:t>
      </w:r>
    </w:p>
    <w:p w14:paraId="4232A199" w14:textId="77777777" w:rsidR="002B2082" w:rsidRPr="006E2D8E" w:rsidRDefault="002B2082" w:rsidP="002B2082">
      <w:pPr>
        <w:pStyle w:val="FP"/>
        <w:keepNext/>
        <w:rPr>
          <w:i/>
          <w:iCs/>
        </w:rPr>
      </w:pPr>
      <w:r w:rsidRPr="006E2D8E">
        <w:rPr>
          <w:i/>
          <w:iCs/>
        </w:rPr>
        <w:t>Dario (Qualcomm) provides r06 based on r05 + a correction.</w:t>
      </w:r>
    </w:p>
    <w:p w14:paraId="2B6E4552" w14:textId="77777777" w:rsidR="002B2082" w:rsidRPr="006E2D8E" w:rsidRDefault="002B2082" w:rsidP="002B2082">
      <w:pPr>
        <w:pStyle w:val="FP"/>
        <w:keepNext/>
        <w:rPr>
          <w:i/>
          <w:iCs/>
        </w:rPr>
      </w:pPr>
      <w:r w:rsidRPr="006E2D8E">
        <w:rPr>
          <w:i/>
          <w:iCs/>
        </w:rPr>
        <w:t>Magnus H (Ericsson) disagrees with r04 and provides r05 based on r03</w:t>
      </w:r>
    </w:p>
    <w:p w14:paraId="4066335B" w14:textId="77777777" w:rsidR="002B2082" w:rsidRPr="006E2D8E" w:rsidRDefault="002B2082" w:rsidP="002B2082">
      <w:pPr>
        <w:pStyle w:val="FP"/>
        <w:keepNext/>
        <w:rPr>
          <w:i/>
          <w:iCs/>
        </w:rPr>
      </w:pPr>
      <w:proofErr w:type="spellStart"/>
      <w:r w:rsidRPr="006E2D8E">
        <w:rPr>
          <w:i/>
          <w:iCs/>
        </w:rPr>
        <w:t>Xinpeng</w:t>
      </w:r>
      <w:proofErr w:type="spellEnd"/>
      <w:r w:rsidRPr="006E2D8E">
        <w:rPr>
          <w:i/>
          <w:iCs/>
        </w:rPr>
        <w:t>(Huawei) replies to Magnus H (Ericsson).</w:t>
      </w:r>
    </w:p>
    <w:p w14:paraId="2BCCF85C" w14:textId="77777777" w:rsidR="002B2082" w:rsidRPr="006E2D8E" w:rsidRDefault="002B2082" w:rsidP="002B2082">
      <w:pPr>
        <w:pStyle w:val="FP"/>
        <w:keepNext/>
        <w:rPr>
          <w:i/>
          <w:iCs/>
        </w:rPr>
      </w:pPr>
      <w:proofErr w:type="spellStart"/>
      <w:r w:rsidRPr="006E2D8E">
        <w:rPr>
          <w:i/>
          <w:iCs/>
        </w:rPr>
        <w:t>Xinpeng</w:t>
      </w:r>
      <w:proofErr w:type="spellEnd"/>
      <w:r w:rsidRPr="006E2D8E">
        <w:rPr>
          <w:i/>
          <w:iCs/>
        </w:rPr>
        <w:t>(Huawei) ask Magnus H (Ericsson) question.</w:t>
      </w:r>
    </w:p>
    <w:p w14:paraId="7160B424" w14:textId="77777777" w:rsidR="002B2082" w:rsidRPr="006E2D8E" w:rsidRDefault="002B2082" w:rsidP="002B2082">
      <w:pPr>
        <w:pStyle w:val="FP"/>
        <w:keepNext/>
        <w:rPr>
          <w:i/>
          <w:iCs/>
        </w:rPr>
      </w:pPr>
      <w:r w:rsidRPr="006E2D8E">
        <w:rPr>
          <w:i/>
          <w:iCs/>
        </w:rPr>
        <w:t xml:space="preserve">Magnus H (Ericsson) answers </w:t>
      </w:r>
      <w:proofErr w:type="spellStart"/>
      <w:r w:rsidRPr="006E2D8E">
        <w:rPr>
          <w:i/>
          <w:iCs/>
        </w:rPr>
        <w:t>Xinpeng</w:t>
      </w:r>
      <w:proofErr w:type="spellEnd"/>
    </w:p>
    <w:p w14:paraId="25EBB74D" w14:textId="77777777" w:rsidR="002B2082" w:rsidRPr="006E2D8E" w:rsidRDefault="002B2082" w:rsidP="002B2082">
      <w:pPr>
        <w:pStyle w:val="FP"/>
        <w:keepNext/>
        <w:rPr>
          <w:i/>
          <w:iCs/>
        </w:rPr>
      </w:pPr>
      <w:r w:rsidRPr="006E2D8E">
        <w:rPr>
          <w:i/>
          <w:iCs/>
        </w:rPr>
        <w:t>Tingfang Tang (Lenovo) comments and provide r07.</w:t>
      </w:r>
    </w:p>
    <w:p w14:paraId="5EE3BFF1" w14:textId="77777777" w:rsidR="002B2082" w:rsidRPr="006E2D8E" w:rsidRDefault="002B2082" w:rsidP="002B2082">
      <w:pPr>
        <w:pStyle w:val="FP"/>
        <w:keepNext/>
        <w:rPr>
          <w:i/>
          <w:iCs/>
        </w:rPr>
      </w:pPr>
      <w:r w:rsidRPr="006E2D8E">
        <w:rPr>
          <w:i/>
          <w:iCs/>
        </w:rPr>
        <w:t>Magnus H (Ericsson) expresses concerns of r07</w:t>
      </w:r>
    </w:p>
    <w:p w14:paraId="62475884" w14:textId="77777777" w:rsidR="002B2082" w:rsidRPr="006E2D8E" w:rsidRDefault="002B2082" w:rsidP="002B2082">
      <w:pPr>
        <w:pStyle w:val="FP"/>
        <w:keepNext/>
        <w:rPr>
          <w:i/>
          <w:iCs/>
        </w:rPr>
      </w:pPr>
      <w:r w:rsidRPr="006E2D8E">
        <w:rPr>
          <w:i/>
          <w:iCs/>
        </w:rPr>
        <w:t>Tingfang Tang (Lenovo) replies to Magnus.</w:t>
      </w:r>
    </w:p>
    <w:p w14:paraId="661BA33B" w14:textId="77777777" w:rsidR="002B2082" w:rsidRPr="006E2D8E" w:rsidRDefault="002B2082" w:rsidP="002B2082">
      <w:pPr>
        <w:pStyle w:val="FP"/>
        <w:keepNext/>
        <w:rPr>
          <w:i/>
          <w:iCs/>
        </w:rPr>
      </w:pPr>
      <w:r w:rsidRPr="006E2D8E">
        <w:rPr>
          <w:i/>
          <w:iCs/>
        </w:rPr>
        <w:t>Magnus H (Ericsson) comments</w:t>
      </w:r>
    </w:p>
    <w:p w14:paraId="4D52021F" w14:textId="77777777" w:rsidR="002B2082" w:rsidRPr="006E2D8E" w:rsidRDefault="002B2082" w:rsidP="002B2082">
      <w:pPr>
        <w:pStyle w:val="FP"/>
        <w:keepNext/>
        <w:rPr>
          <w:i/>
          <w:iCs/>
        </w:rPr>
      </w:pPr>
      <w:r w:rsidRPr="006E2D8E">
        <w:rPr>
          <w:i/>
          <w:iCs/>
        </w:rPr>
        <w:t>==== Revisions Deadline ====</w:t>
      </w:r>
    </w:p>
    <w:p w14:paraId="5E284A7C" w14:textId="77777777" w:rsidR="002B2082" w:rsidRPr="006E2D8E" w:rsidRDefault="002B2082" w:rsidP="002B2082">
      <w:pPr>
        <w:pStyle w:val="FP"/>
        <w:keepNext/>
        <w:rPr>
          <w:i/>
          <w:iCs/>
        </w:rPr>
      </w:pPr>
      <w:r w:rsidRPr="006E2D8E">
        <w:rPr>
          <w:i/>
          <w:iCs/>
        </w:rPr>
        <w:t>Dario (Qualcomm) proposes to go with r06 because does not seem agreeable.</w:t>
      </w:r>
    </w:p>
    <w:p w14:paraId="4ABE4E1D" w14:textId="77777777" w:rsidR="002B2082" w:rsidRPr="006E2D8E" w:rsidRDefault="002B2082" w:rsidP="002B2082">
      <w:pPr>
        <w:pStyle w:val="FP"/>
        <w:keepNext/>
        <w:rPr>
          <w:i/>
          <w:iCs/>
        </w:rPr>
      </w:pPr>
      <w:r w:rsidRPr="006E2D8E">
        <w:rPr>
          <w:i/>
          <w:iCs/>
        </w:rPr>
        <w:t>Dan (China Mobile) also suggest to go with r06</w:t>
      </w:r>
    </w:p>
    <w:p w14:paraId="01C78AED" w14:textId="77777777" w:rsidR="002B2082" w:rsidRPr="006E2D8E" w:rsidRDefault="002B2082" w:rsidP="002B2082">
      <w:pPr>
        <w:pStyle w:val="FP"/>
        <w:keepNext/>
        <w:rPr>
          <w:i/>
          <w:iCs/>
        </w:rPr>
      </w:pPr>
      <w:r w:rsidRPr="006E2D8E">
        <w:rPr>
          <w:i/>
          <w:iCs/>
        </w:rPr>
        <w:t>Dario (Qualcomm) proposes to go with r06 because r07 does not seem agreeable.</w:t>
      </w:r>
    </w:p>
    <w:p w14:paraId="5F295826" w14:textId="77777777" w:rsidR="002B2082" w:rsidRPr="006E2D8E" w:rsidRDefault="002B2082" w:rsidP="002B2082">
      <w:pPr>
        <w:pStyle w:val="FP"/>
        <w:keepNext/>
        <w:rPr>
          <w:i/>
          <w:iCs/>
        </w:rPr>
      </w:pPr>
      <w:r w:rsidRPr="006E2D8E">
        <w:rPr>
          <w:i/>
          <w:iCs/>
        </w:rPr>
        <w:t>Tingfang Tang (Lenovo) replies.</w:t>
      </w:r>
    </w:p>
    <w:p w14:paraId="50279088" w14:textId="77777777" w:rsidR="002B2082" w:rsidRPr="006E2D8E" w:rsidRDefault="002B2082" w:rsidP="002B2082">
      <w:pPr>
        <w:pStyle w:val="FP"/>
        <w:keepNext/>
        <w:rPr>
          <w:i/>
          <w:iCs/>
        </w:rPr>
      </w:pPr>
      <w:r w:rsidRPr="006E2D8E">
        <w:rPr>
          <w:i/>
          <w:iCs/>
        </w:rPr>
        <w:t>Tingfang Tang (Lenovo) replies to Dario and Dan.</w:t>
      </w:r>
    </w:p>
    <w:p w14:paraId="18E0A360" w14:textId="77777777" w:rsidR="002B2082" w:rsidRPr="006E2D8E" w:rsidRDefault="002B2082" w:rsidP="002B2082">
      <w:pPr>
        <w:pStyle w:val="FP"/>
        <w:keepNext/>
        <w:rPr>
          <w:i/>
          <w:iCs/>
        </w:rPr>
      </w:pPr>
      <w:r w:rsidRPr="006E2D8E">
        <w:rPr>
          <w:i/>
          <w:iCs/>
        </w:rPr>
        <w:t>Hui (Huawei) asks question to Magnus.</w:t>
      </w:r>
    </w:p>
    <w:p w14:paraId="7CE857EA" w14:textId="77777777" w:rsidR="002B2082" w:rsidRPr="006E2D8E" w:rsidRDefault="002B2082" w:rsidP="002B2082">
      <w:pPr>
        <w:pStyle w:val="FP"/>
        <w:keepNext/>
        <w:rPr>
          <w:i/>
          <w:iCs/>
        </w:rPr>
      </w:pPr>
      <w:r w:rsidRPr="006E2D8E">
        <w:rPr>
          <w:i/>
          <w:iCs/>
        </w:rPr>
        <w:t>Dan(China Mobile) provide r08 based on r07 with removing the NOTE</w:t>
      </w:r>
    </w:p>
    <w:p w14:paraId="78819521" w14:textId="77777777" w:rsidR="002B2082" w:rsidRPr="006E2D8E" w:rsidRDefault="002B2082" w:rsidP="002B2082">
      <w:pPr>
        <w:pStyle w:val="FP"/>
        <w:keepNext/>
        <w:rPr>
          <w:i/>
          <w:iCs/>
        </w:rPr>
      </w:pPr>
      <w:r w:rsidRPr="006E2D8E">
        <w:rPr>
          <w:i/>
          <w:iCs/>
        </w:rPr>
        <w:t>Magnus H (Ericsson) objects to all versions of this document except r00 and r06</w:t>
      </w:r>
    </w:p>
    <w:p w14:paraId="1E430D33" w14:textId="77777777" w:rsidR="002B2082" w:rsidRPr="006E2D8E" w:rsidRDefault="002B2082" w:rsidP="002B2082">
      <w:pPr>
        <w:pStyle w:val="FP"/>
        <w:keepNext/>
        <w:rPr>
          <w:i/>
          <w:iCs/>
        </w:rPr>
      </w:pPr>
      <w:r w:rsidRPr="006E2D8E">
        <w:rPr>
          <w:i/>
          <w:iCs/>
        </w:rPr>
        <w:t>Tingfang Tang (Lenovo) replies to Dan and is ok with r07 with removing the NOTE, and suggests further time for discussion and discusses this CR in CC#3.</w:t>
      </w:r>
    </w:p>
    <w:p w14:paraId="0D5E1AE6" w14:textId="77777777" w:rsidR="002B2082" w:rsidRPr="006E2D8E" w:rsidRDefault="002B2082" w:rsidP="002B2082">
      <w:pPr>
        <w:pStyle w:val="FP"/>
        <w:keepNext/>
        <w:rPr>
          <w:i/>
          <w:iCs/>
        </w:rPr>
      </w:pPr>
      <w:r w:rsidRPr="006E2D8E">
        <w:rPr>
          <w:i/>
          <w:iCs/>
        </w:rPr>
        <w:t>Dan (China Mobile) ask further and request to discuss this in CC#2 or CC#3</w:t>
      </w:r>
    </w:p>
    <w:p w14:paraId="6E3A93F6" w14:textId="77777777" w:rsidR="002B2082" w:rsidRPr="006E2D8E" w:rsidRDefault="002B2082" w:rsidP="002B2082">
      <w:pPr>
        <w:pStyle w:val="FP"/>
        <w:keepNext/>
        <w:rPr>
          <w:i/>
          <w:iCs/>
        </w:rPr>
      </w:pPr>
      <w:r w:rsidRPr="006E2D8E">
        <w:rPr>
          <w:i/>
          <w:iCs/>
        </w:rPr>
        <w:t>==== Comments Deadline ====</w:t>
      </w:r>
    </w:p>
    <w:p w14:paraId="584B3D3A" w14:textId="77777777" w:rsidR="002B2082" w:rsidRPr="006E2D8E" w:rsidRDefault="002B2082" w:rsidP="002B2082">
      <w:pPr>
        <w:pStyle w:val="FP"/>
        <w:keepNext/>
        <w:rPr>
          <w:i/>
          <w:iCs/>
        </w:rPr>
      </w:pPr>
    </w:p>
    <w:p w14:paraId="5978B375" w14:textId="77777777" w:rsidR="002B2082" w:rsidRPr="00DA12F6" w:rsidRDefault="002B2082" w:rsidP="002B2082">
      <w:pPr>
        <w:keepNext/>
        <w:rPr>
          <w:rFonts w:cs="Arial"/>
          <w:b/>
        </w:rPr>
      </w:pPr>
      <w:r w:rsidRPr="00DA12F6">
        <w:rPr>
          <w:rFonts w:cs="Arial"/>
          <w:b/>
        </w:rPr>
        <w:t>Discussion and conclusion:</w:t>
      </w:r>
    </w:p>
    <w:p w14:paraId="15320E47" w14:textId="52A8B80D" w:rsidR="002B2082" w:rsidRPr="002B2082" w:rsidRDefault="003E3EA5" w:rsidP="002B2082">
      <w:r>
        <w:t>r</w:t>
      </w:r>
      <w:r w:rsidR="002B2082">
        <w:t xml:space="preserve">06 </w:t>
      </w:r>
      <w:r w:rsidR="00E66D55">
        <w:t xml:space="preserve">was </w:t>
      </w:r>
      <w:r>
        <w:t>agreed</w:t>
      </w:r>
      <w:r w:rsidR="002B2082">
        <w:t xml:space="preserve">. </w:t>
      </w:r>
      <w:r>
        <w:t xml:space="preserve">Revised to </w:t>
      </w:r>
      <w:r w:rsidR="0098377F" w:rsidRPr="003E3EA5">
        <w:rPr>
          <w:color w:val="0000FF"/>
        </w:rPr>
        <w:t>S</w:t>
      </w:r>
      <w:r w:rsidR="002B2082" w:rsidRPr="003E3EA5">
        <w:rPr>
          <w:color w:val="0000FF"/>
        </w:rPr>
        <w:t>2-2202602</w:t>
      </w:r>
      <w:r w:rsidR="002B2082">
        <w:t xml:space="preserve">, </w:t>
      </w:r>
      <w:r>
        <w:t>which was</w:t>
      </w:r>
      <w:r w:rsidR="002B2082">
        <w:t xml:space="preserve"> </w:t>
      </w:r>
      <w:r w:rsidR="002B2082" w:rsidRPr="00C3284B">
        <w:rPr>
          <w:color w:val="FF0000"/>
          <w:lang w:eastAsia="en-US"/>
        </w:rPr>
        <w:t>approved</w:t>
      </w:r>
      <w:r w:rsidR="002B2082">
        <w:t>.</w:t>
      </w:r>
    </w:p>
    <w:p w14:paraId="06898419" w14:textId="77777777" w:rsidR="002B2082" w:rsidRDefault="002B2082" w:rsidP="002B2082"/>
    <w:p w14:paraId="328F7C3C" w14:textId="77777777" w:rsidR="002B2082" w:rsidRDefault="002B2082" w:rsidP="002B2082">
      <w:pPr>
        <w:keepNext/>
        <w:pBdr>
          <w:top w:val="single" w:sz="4" w:space="1" w:color="auto"/>
        </w:pBdr>
      </w:pPr>
      <w:r>
        <w:rPr>
          <w:color w:val="0000FF"/>
        </w:rPr>
        <w:lastRenderedPageBreak/>
        <w:t>S2-2202204</w:t>
      </w:r>
      <w:r>
        <w:t xml:space="preserve"> (P-CR) New solution for WT1: URSP solution to support roamers access to EHE in a VPLMN. (Source: Nokia, Nokia Shanghai Bell)</w:t>
      </w:r>
    </w:p>
    <w:p w14:paraId="459DE609" w14:textId="77777777" w:rsidR="002B2082" w:rsidRPr="00A54044" w:rsidRDefault="002B2082" w:rsidP="002B2082">
      <w:pPr>
        <w:pStyle w:val="FP"/>
        <w:keepNext/>
        <w:rPr>
          <w:b/>
          <w:bCs/>
          <w:i/>
          <w:iCs/>
          <w:lang w:eastAsia="en-US"/>
        </w:rPr>
      </w:pPr>
      <w:r w:rsidRPr="00A54044">
        <w:rPr>
          <w:b/>
          <w:bCs/>
          <w:i/>
          <w:iCs/>
          <w:lang w:eastAsia="en-US"/>
        </w:rPr>
        <w:t>e-mail comments:</w:t>
      </w:r>
    </w:p>
    <w:p w14:paraId="558EB1BF" w14:textId="77777777" w:rsidR="002B2082" w:rsidRPr="006E2D8E" w:rsidRDefault="002B2082" w:rsidP="002B2082">
      <w:pPr>
        <w:pStyle w:val="FP"/>
        <w:keepNext/>
        <w:rPr>
          <w:i/>
          <w:iCs/>
        </w:rPr>
      </w:pPr>
      <w:r w:rsidRPr="006E2D8E">
        <w:rPr>
          <w:i/>
          <w:iCs/>
        </w:rPr>
        <w:t>Mike (</w:t>
      </w:r>
      <w:proofErr w:type="spellStart"/>
      <w:r w:rsidRPr="006E2D8E">
        <w:rPr>
          <w:i/>
          <w:iCs/>
        </w:rPr>
        <w:t>InterDigital</w:t>
      </w:r>
      <w:proofErr w:type="spellEnd"/>
      <w:r w:rsidRPr="006E2D8E">
        <w:rPr>
          <w:i/>
          <w:iCs/>
        </w:rPr>
        <w:t>) comments</w:t>
      </w:r>
    </w:p>
    <w:p w14:paraId="5E45DB5B" w14:textId="77777777" w:rsidR="002B2082" w:rsidRPr="006E2D8E" w:rsidRDefault="002B2082" w:rsidP="002B2082">
      <w:pPr>
        <w:pStyle w:val="FP"/>
        <w:keepNext/>
        <w:rPr>
          <w:i/>
          <w:iCs/>
        </w:rPr>
      </w:pPr>
      <w:r w:rsidRPr="006E2D8E">
        <w:rPr>
          <w:i/>
          <w:iCs/>
        </w:rPr>
        <w:t>Magnus H (Ericsson) comments</w:t>
      </w:r>
    </w:p>
    <w:p w14:paraId="38FD0C46" w14:textId="77777777" w:rsidR="002B2082" w:rsidRPr="006E2D8E" w:rsidRDefault="002B2082" w:rsidP="002B2082">
      <w:pPr>
        <w:pStyle w:val="FP"/>
        <w:keepNext/>
        <w:rPr>
          <w:i/>
          <w:iCs/>
        </w:rPr>
      </w:pPr>
      <w:r w:rsidRPr="006E2D8E">
        <w:rPr>
          <w:i/>
          <w:iCs/>
        </w:rPr>
        <w:t>Laurent (Nokia): provides r01</w:t>
      </w:r>
    </w:p>
    <w:p w14:paraId="5ECCA794" w14:textId="77777777" w:rsidR="002B2082" w:rsidRPr="006E2D8E" w:rsidRDefault="002B2082" w:rsidP="002B2082">
      <w:pPr>
        <w:pStyle w:val="FP"/>
        <w:keepNext/>
        <w:rPr>
          <w:i/>
          <w:iCs/>
        </w:rPr>
      </w:pPr>
      <w:r w:rsidRPr="006E2D8E">
        <w:rPr>
          <w:i/>
          <w:iCs/>
        </w:rPr>
        <w:t>Mike (</w:t>
      </w:r>
      <w:proofErr w:type="spellStart"/>
      <w:r w:rsidRPr="006E2D8E">
        <w:rPr>
          <w:i/>
          <w:iCs/>
        </w:rPr>
        <w:t>InterDigital</w:t>
      </w:r>
      <w:proofErr w:type="spellEnd"/>
      <w:r w:rsidRPr="006E2D8E">
        <w:rPr>
          <w:i/>
          <w:iCs/>
        </w:rPr>
        <w:t>) comments and questions</w:t>
      </w:r>
    </w:p>
    <w:p w14:paraId="6C45C3E9" w14:textId="77777777" w:rsidR="002B2082" w:rsidRPr="006E2D8E" w:rsidRDefault="002B2082" w:rsidP="002B2082">
      <w:pPr>
        <w:pStyle w:val="FP"/>
        <w:keepNext/>
        <w:rPr>
          <w:i/>
          <w:iCs/>
        </w:rPr>
      </w:pPr>
      <w:r w:rsidRPr="006E2D8E">
        <w:rPr>
          <w:i/>
          <w:iCs/>
        </w:rPr>
        <w:t xml:space="preserve">Dario (Qualcomm) comments that this type of proposal should be discussed in </w:t>
      </w:r>
      <w:proofErr w:type="spellStart"/>
      <w:r w:rsidRPr="006E2D8E">
        <w:rPr>
          <w:i/>
          <w:iCs/>
        </w:rPr>
        <w:t>FS_eUEPO</w:t>
      </w:r>
      <w:proofErr w:type="spellEnd"/>
    </w:p>
    <w:p w14:paraId="4B79B81B" w14:textId="77777777" w:rsidR="002B2082" w:rsidRPr="006E2D8E" w:rsidRDefault="002B2082" w:rsidP="002B2082">
      <w:pPr>
        <w:pStyle w:val="FP"/>
        <w:keepNext/>
        <w:rPr>
          <w:i/>
          <w:iCs/>
        </w:rPr>
      </w:pPr>
      <w:r w:rsidRPr="006E2D8E">
        <w:rPr>
          <w:i/>
          <w:iCs/>
        </w:rPr>
        <w:t>Mike (</w:t>
      </w:r>
      <w:proofErr w:type="spellStart"/>
      <w:r w:rsidRPr="006E2D8E">
        <w:rPr>
          <w:i/>
          <w:iCs/>
        </w:rPr>
        <w:t>InterDigital</w:t>
      </w:r>
      <w:proofErr w:type="spellEnd"/>
      <w:r w:rsidRPr="006E2D8E">
        <w:rPr>
          <w:i/>
          <w:iCs/>
        </w:rPr>
        <w:t>) comments that this solutions address an Edge KI and should be discussed within FS_EDGE_Ph2.</w:t>
      </w:r>
    </w:p>
    <w:p w14:paraId="1798C465" w14:textId="77777777" w:rsidR="002B2082" w:rsidRPr="006E2D8E" w:rsidRDefault="002B2082" w:rsidP="002B2082">
      <w:pPr>
        <w:pStyle w:val="FP"/>
        <w:keepNext/>
        <w:rPr>
          <w:i/>
          <w:iCs/>
        </w:rPr>
      </w:pPr>
      <w:r w:rsidRPr="006E2D8E">
        <w:rPr>
          <w:i/>
          <w:iCs/>
        </w:rPr>
        <w:t>Patrice (Huawei) comments.</w:t>
      </w:r>
    </w:p>
    <w:p w14:paraId="5AB30F56" w14:textId="77777777" w:rsidR="002B2082" w:rsidRPr="006E2D8E" w:rsidRDefault="002B2082" w:rsidP="002B2082">
      <w:pPr>
        <w:pStyle w:val="FP"/>
        <w:keepNext/>
        <w:rPr>
          <w:i/>
          <w:iCs/>
        </w:rPr>
      </w:pPr>
      <w:r w:rsidRPr="006E2D8E">
        <w:rPr>
          <w:i/>
          <w:iCs/>
        </w:rPr>
        <w:t>Laurent (Nokia): provides r02</w:t>
      </w:r>
    </w:p>
    <w:p w14:paraId="22603C5F" w14:textId="77777777" w:rsidR="002B2082" w:rsidRPr="006E2D8E" w:rsidRDefault="002B2082" w:rsidP="002B2082">
      <w:pPr>
        <w:pStyle w:val="FP"/>
        <w:keepNext/>
        <w:rPr>
          <w:i/>
          <w:iCs/>
        </w:rPr>
      </w:pPr>
      <w:r w:rsidRPr="006E2D8E">
        <w:rPr>
          <w:i/>
          <w:iCs/>
        </w:rPr>
        <w:t>Patrice (Huawei) comments further.</w:t>
      </w:r>
    </w:p>
    <w:p w14:paraId="60F8D217" w14:textId="77777777" w:rsidR="002B2082" w:rsidRPr="006E2D8E" w:rsidRDefault="002B2082" w:rsidP="002B2082">
      <w:pPr>
        <w:pStyle w:val="FP"/>
        <w:keepNext/>
        <w:rPr>
          <w:i/>
          <w:iCs/>
        </w:rPr>
      </w:pPr>
      <w:proofErr w:type="spellStart"/>
      <w:r w:rsidRPr="006E2D8E">
        <w:rPr>
          <w:i/>
          <w:iCs/>
        </w:rPr>
        <w:t>Changhong</w:t>
      </w:r>
      <w:proofErr w:type="spellEnd"/>
      <w:r w:rsidRPr="006E2D8E">
        <w:rPr>
          <w:i/>
          <w:iCs/>
        </w:rPr>
        <w:t xml:space="preserve"> (Intel) asks to note this paper and discuss this solution in AI#9.22 at next meeting.</w:t>
      </w:r>
    </w:p>
    <w:p w14:paraId="44A0A46E" w14:textId="77777777" w:rsidR="002B2082" w:rsidRPr="006E2D8E" w:rsidRDefault="002B2082" w:rsidP="002B2082">
      <w:pPr>
        <w:pStyle w:val="FP"/>
        <w:keepNext/>
        <w:rPr>
          <w:i/>
          <w:iCs/>
        </w:rPr>
      </w:pPr>
      <w:r w:rsidRPr="006E2D8E">
        <w:rPr>
          <w:i/>
          <w:iCs/>
        </w:rPr>
        <w:t xml:space="preserve">Yang (OPPO) supports to note it or move it to </w:t>
      </w:r>
      <w:proofErr w:type="spellStart"/>
      <w:r w:rsidRPr="006E2D8E">
        <w:rPr>
          <w:i/>
          <w:iCs/>
        </w:rPr>
        <w:t>eUEPO</w:t>
      </w:r>
      <w:proofErr w:type="spellEnd"/>
      <w:r w:rsidRPr="006E2D8E">
        <w:rPr>
          <w:i/>
          <w:iCs/>
        </w:rPr>
        <w:t xml:space="preserve"> TR.</w:t>
      </w:r>
    </w:p>
    <w:p w14:paraId="61D0F543" w14:textId="77777777" w:rsidR="002B2082" w:rsidRPr="006E2D8E" w:rsidRDefault="002B2082" w:rsidP="002B2082">
      <w:pPr>
        <w:pStyle w:val="FP"/>
        <w:keepNext/>
        <w:rPr>
          <w:i/>
          <w:iCs/>
        </w:rPr>
      </w:pPr>
      <w:r w:rsidRPr="006E2D8E">
        <w:rPr>
          <w:i/>
          <w:iCs/>
        </w:rPr>
        <w:t>Laurent (Nokia): provides R03</w:t>
      </w:r>
    </w:p>
    <w:p w14:paraId="285DFB5C" w14:textId="77777777" w:rsidR="002B2082" w:rsidRPr="006E2D8E" w:rsidRDefault="002B2082" w:rsidP="002B2082">
      <w:pPr>
        <w:pStyle w:val="FP"/>
        <w:keepNext/>
        <w:rPr>
          <w:i/>
          <w:iCs/>
        </w:rPr>
      </w:pPr>
      <w:r w:rsidRPr="006E2D8E">
        <w:rPr>
          <w:i/>
          <w:iCs/>
        </w:rPr>
        <w:t>Mike (</w:t>
      </w:r>
      <w:proofErr w:type="spellStart"/>
      <w:r w:rsidRPr="006E2D8E">
        <w:rPr>
          <w:i/>
          <w:iCs/>
        </w:rPr>
        <w:t>InterDigital</w:t>
      </w:r>
      <w:proofErr w:type="spellEnd"/>
      <w:r w:rsidRPr="006E2D8E">
        <w:rPr>
          <w:i/>
          <w:iCs/>
        </w:rPr>
        <w:t>) comments and is ok with r03.</w:t>
      </w:r>
    </w:p>
    <w:p w14:paraId="3880C11A" w14:textId="77777777" w:rsidR="002B2082" w:rsidRPr="006E2D8E" w:rsidRDefault="002B2082" w:rsidP="002B2082">
      <w:pPr>
        <w:pStyle w:val="FP"/>
        <w:keepNext/>
        <w:rPr>
          <w:i/>
          <w:iCs/>
        </w:rPr>
      </w:pPr>
      <w:r w:rsidRPr="006E2D8E">
        <w:rPr>
          <w:i/>
          <w:iCs/>
        </w:rPr>
        <w:t>Patrice (Huawei) confirms that this is in the scope of FS_EDGE_Ph2 to discuss this, and requests a minor change to r03.</w:t>
      </w:r>
    </w:p>
    <w:p w14:paraId="3E7CE3A1" w14:textId="77777777" w:rsidR="002B2082" w:rsidRPr="006E2D8E" w:rsidRDefault="002B2082" w:rsidP="002B2082">
      <w:pPr>
        <w:pStyle w:val="FP"/>
        <w:keepNext/>
        <w:rPr>
          <w:i/>
          <w:iCs/>
        </w:rPr>
      </w:pPr>
      <w:r w:rsidRPr="006E2D8E">
        <w:rPr>
          <w:i/>
          <w:iCs/>
        </w:rPr>
        <w:t>Dario (Qualcomm) is not OK to capture this solution in this TR at this stage due to the ongoing UEPO work.</w:t>
      </w:r>
    </w:p>
    <w:p w14:paraId="58356184" w14:textId="77777777" w:rsidR="002B2082" w:rsidRPr="006E2D8E" w:rsidRDefault="002B2082" w:rsidP="002B2082">
      <w:pPr>
        <w:pStyle w:val="FP"/>
        <w:keepNext/>
        <w:rPr>
          <w:i/>
          <w:iCs/>
        </w:rPr>
      </w:pPr>
      <w:r w:rsidRPr="006E2D8E">
        <w:rPr>
          <w:i/>
          <w:iCs/>
        </w:rPr>
        <w:t>Laurent (Nokia): provides r04</w:t>
      </w:r>
    </w:p>
    <w:p w14:paraId="12EAF07A" w14:textId="77777777" w:rsidR="002B2082" w:rsidRPr="006E2D8E" w:rsidRDefault="002B2082" w:rsidP="002B2082">
      <w:pPr>
        <w:pStyle w:val="FP"/>
        <w:keepNext/>
        <w:rPr>
          <w:i/>
          <w:iCs/>
        </w:rPr>
      </w:pPr>
      <w:r w:rsidRPr="006E2D8E">
        <w:rPr>
          <w:i/>
          <w:iCs/>
        </w:rPr>
        <w:t>Patrice (Huawei) thanks Laurent (Nokia), is fine with r04.</w:t>
      </w:r>
    </w:p>
    <w:p w14:paraId="5A1844E5" w14:textId="77777777" w:rsidR="002B2082" w:rsidRPr="006E2D8E" w:rsidRDefault="002B2082" w:rsidP="002B2082">
      <w:pPr>
        <w:pStyle w:val="FP"/>
        <w:keepNext/>
        <w:rPr>
          <w:i/>
          <w:iCs/>
        </w:rPr>
      </w:pPr>
      <w:r w:rsidRPr="006E2D8E">
        <w:rPr>
          <w:i/>
          <w:iCs/>
        </w:rPr>
        <w:t>Tingfang Tang (Lenovo) supports discuss the URSP related solution for KI#1 for FS_EDGE_Ph2 .</w:t>
      </w:r>
    </w:p>
    <w:p w14:paraId="7017F774" w14:textId="77777777" w:rsidR="002B2082" w:rsidRPr="006E2D8E" w:rsidRDefault="002B2082" w:rsidP="002B2082">
      <w:pPr>
        <w:pStyle w:val="FP"/>
        <w:keepNext/>
        <w:rPr>
          <w:i/>
          <w:iCs/>
        </w:rPr>
      </w:pPr>
      <w:r w:rsidRPr="006E2D8E">
        <w:rPr>
          <w:i/>
          <w:iCs/>
        </w:rPr>
        <w:t>==== Revisions Deadline ====</w:t>
      </w:r>
    </w:p>
    <w:p w14:paraId="627D1D6B" w14:textId="77777777" w:rsidR="002B2082" w:rsidRPr="006E2D8E" w:rsidRDefault="002B2082" w:rsidP="002B2082">
      <w:pPr>
        <w:pStyle w:val="FP"/>
        <w:keepNext/>
        <w:rPr>
          <w:i/>
          <w:iCs/>
        </w:rPr>
      </w:pPr>
      <w:proofErr w:type="spellStart"/>
      <w:r w:rsidRPr="006E2D8E">
        <w:rPr>
          <w:i/>
          <w:iCs/>
        </w:rPr>
        <w:t>Changhong</w:t>
      </w:r>
      <w:proofErr w:type="spellEnd"/>
      <w:r w:rsidRPr="006E2D8E">
        <w:rPr>
          <w:i/>
          <w:iCs/>
        </w:rPr>
        <w:t xml:space="preserve"> (Intel) further comments and objects to document this solution in FS_EDGE_Ph2 TR.</w:t>
      </w:r>
    </w:p>
    <w:p w14:paraId="74DE6A82" w14:textId="77777777" w:rsidR="002B2082" w:rsidRPr="006E2D8E" w:rsidRDefault="002B2082" w:rsidP="002B2082">
      <w:pPr>
        <w:pStyle w:val="FP"/>
        <w:keepNext/>
        <w:rPr>
          <w:i/>
          <w:iCs/>
        </w:rPr>
      </w:pPr>
      <w:r w:rsidRPr="006E2D8E">
        <w:rPr>
          <w:i/>
          <w:iCs/>
        </w:rPr>
        <w:t>Dario (Qualcomm) explains why we should discuss this in UEPO first.</w:t>
      </w:r>
    </w:p>
    <w:p w14:paraId="13A8F8DC" w14:textId="77777777" w:rsidR="002B2082" w:rsidRPr="006E2D8E" w:rsidRDefault="002B2082" w:rsidP="002B2082">
      <w:pPr>
        <w:pStyle w:val="FP"/>
        <w:keepNext/>
        <w:rPr>
          <w:i/>
          <w:iCs/>
        </w:rPr>
      </w:pPr>
      <w:proofErr w:type="spellStart"/>
      <w:r w:rsidRPr="006E2D8E">
        <w:rPr>
          <w:i/>
          <w:iCs/>
        </w:rPr>
        <w:t>Changhong</w:t>
      </w:r>
      <w:proofErr w:type="spellEnd"/>
      <w:r w:rsidRPr="006E2D8E">
        <w:rPr>
          <w:i/>
          <w:iCs/>
        </w:rPr>
        <w:t xml:space="preserve"> (Intel) clarifies that the same solution in </w:t>
      </w:r>
      <w:r>
        <w:rPr>
          <w:i/>
          <w:iCs/>
          <w:color w:val="0000FF"/>
        </w:rPr>
        <w:t>S2-</w:t>
      </w:r>
      <w:r w:rsidRPr="006E2D8E">
        <w:rPr>
          <w:i/>
          <w:iCs/>
          <w:color w:val="0000FF"/>
        </w:rPr>
        <w:t>2202454</w:t>
      </w:r>
      <w:r w:rsidRPr="006E2D8E">
        <w:rPr>
          <w:i/>
          <w:iCs/>
        </w:rPr>
        <w:t xml:space="preserve"> from Nokia was submitted to </w:t>
      </w:r>
      <w:proofErr w:type="spellStart"/>
      <w:r w:rsidRPr="006E2D8E">
        <w:rPr>
          <w:i/>
          <w:iCs/>
        </w:rPr>
        <w:t>FS_eUEPO</w:t>
      </w:r>
      <w:proofErr w:type="spellEnd"/>
      <w:r w:rsidRPr="006E2D8E">
        <w:rPr>
          <w:i/>
          <w:iCs/>
        </w:rPr>
        <w:t xml:space="preserve">, we should discuss the URSP aspect for roaming support in </w:t>
      </w:r>
      <w:proofErr w:type="spellStart"/>
      <w:r w:rsidRPr="006E2D8E">
        <w:rPr>
          <w:i/>
          <w:iCs/>
        </w:rPr>
        <w:t>FS_eUEPO</w:t>
      </w:r>
      <w:proofErr w:type="spellEnd"/>
      <w:r w:rsidRPr="006E2D8E">
        <w:rPr>
          <w:i/>
          <w:iCs/>
        </w:rPr>
        <w:t xml:space="preserve"> not here since this solution is not specific to edge computing.</w:t>
      </w:r>
    </w:p>
    <w:p w14:paraId="545FDEAC" w14:textId="77777777" w:rsidR="002B2082" w:rsidRPr="006E2D8E" w:rsidRDefault="002B2082" w:rsidP="002B2082">
      <w:pPr>
        <w:pStyle w:val="FP"/>
        <w:keepNext/>
        <w:rPr>
          <w:i/>
          <w:iCs/>
        </w:rPr>
      </w:pPr>
      <w:r w:rsidRPr="006E2D8E">
        <w:rPr>
          <w:i/>
          <w:iCs/>
        </w:rPr>
        <w:t xml:space="preserve">Patrice (Huawei, rapporteur) objects to </w:t>
      </w:r>
      <w:proofErr w:type="spellStart"/>
      <w:r w:rsidRPr="006E2D8E">
        <w:rPr>
          <w:i/>
          <w:iCs/>
        </w:rPr>
        <w:t>Changhong's</w:t>
      </w:r>
      <w:proofErr w:type="spellEnd"/>
      <w:r w:rsidRPr="006E2D8E">
        <w:rPr>
          <w:i/>
          <w:iCs/>
        </w:rPr>
        <w:t xml:space="preserve"> (INTEL) procedural objection. FS_UEPO cannot resolve the issues specific to FS_EDGE_Ph2. Worse, forcing to move these solutions to UEPO will pollute UEPO precious few TUs with EDGE-related discussions, especially in F2F meetings. Solution evaluation and conclusion will not be possible for delegates that are not able to follow UEPO discussions, esp. in F2F meetings, when they are focused on EDGE related topics.</w:t>
      </w:r>
    </w:p>
    <w:p w14:paraId="7CEE42A6" w14:textId="77777777" w:rsidR="002B2082" w:rsidRPr="006E2D8E" w:rsidRDefault="002B2082" w:rsidP="002B2082">
      <w:pPr>
        <w:pStyle w:val="FP"/>
        <w:keepNext/>
        <w:rPr>
          <w:i/>
          <w:iCs/>
        </w:rPr>
      </w:pPr>
      <w:r w:rsidRPr="006E2D8E">
        <w:rPr>
          <w:i/>
          <w:iCs/>
        </w:rPr>
        <w:t>==== Comments Deadline ====</w:t>
      </w:r>
    </w:p>
    <w:p w14:paraId="5B7FD629" w14:textId="77777777" w:rsidR="002B2082" w:rsidRPr="006E2D8E" w:rsidRDefault="002B2082" w:rsidP="002B2082">
      <w:pPr>
        <w:pStyle w:val="FP"/>
        <w:keepNext/>
        <w:rPr>
          <w:i/>
          <w:iCs/>
        </w:rPr>
      </w:pPr>
      <w:r w:rsidRPr="006E2D8E">
        <w:rPr>
          <w:i/>
          <w:iCs/>
        </w:rPr>
        <w:t>Jicheol (Samsung) shares a view from Intel and others.</w:t>
      </w:r>
    </w:p>
    <w:p w14:paraId="5247C679" w14:textId="77777777" w:rsidR="002B2082" w:rsidRPr="006E2D8E" w:rsidRDefault="002B2082" w:rsidP="002B2082">
      <w:pPr>
        <w:pStyle w:val="FP"/>
        <w:keepNext/>
        <w:rPr>
          <w:i/>
          <w:iCs/>
        </w:rPr>
      </w:pPr>
      <w:r w:rsidRPr="006E2D8E">
        <w:rPr>
          <w:i/>
          <w:iCs/>
        </w:rPr>
        <w:t>Hui(Huawei) proposes a way forward for the open solutions in EC.</w:t>
      </w:r>
    </w:p>
    <w:p w14:paraId="2695F929" w14:textId="77777777" w:rsidR="002B2082" w:rsidRPr="006E2D8E" w:rsidRDefault="002B2082" w:rsidP="002B2082">
      <w:pPr>
        <w:pStyle w:val="FP"/>
        <w:keepNext/>
        <w:rPr>
          <w:i/>
          <w:iCs/>
        </w:rPr>
      </w:pPr>
    </w:p>
    <w:p w14:paraId="62844E45" w14:textId="77777777" w:rsidR="002B2082" w:rsidRPr="00DA12F6" w:rsidRDefault="002B2082" w:rsidP="002B2082">
      <w:pPr>
        <w:keepNext/>
        <w:rPr>
          <w:rFonts w:cs="Arial"/>
          <w:b/>
        </w:rPr>
      </w:pPr>
      <w:r w:rsidRPr="00DA12F6">
        <w:rPr>
          <w:rFonts w:cs="Arial"/>
          <w:b/>
        </w:rPr>
        <w:t>Discussion and conclusion:</w:t>
      </w:r>
    </w:p>
    <w:p w14:paraId="08BB85A3" w14:textId="311F87B3" w:rsidR="002B2082" w:rsidRDefault="002B2082" w:rsidP="002B2082">
      <w:r>
        <w:t xml:space="preserve">Nokia proposed approval of r04. </w:t>
      </w:r>
      <w:r w:rsidR="0098377F">
        <w:t xml:space="preserve">This was agreed and was revised in </w:t>
      </w:r>
      <w:r w:rsidR="0098377F" w:rsidRPr="00E777FA">
        <w:rPr>
          <w:color w:val="0000FF"/>
        </w:rPr>
        <w:t>S2-2203</w:t>
      </w:r>
      <w:r w:rsidR="0098377F">
        <w:rPr>
          <w:color w:val="0000FF"/>
        </w:rPr>
        <w:t>603</w:t>
      </w:r>
      <w:r w:rsidR="0098377F">
        <w:t xml:space="preserve">, which was </w:t>
      </w:r>
      <w:r w:rsidR="0098377F" w:rsidRPr="00C3284B">
        <w:rPr>
          <w:color w:val="FF0000"/>
          <w:lang w:eastAsia="en-US"/>
        </w:rPr>
        <w:t>approved</w:t>
      </w:r>
      <w:r w:rsidR="0098377F">
        <w:t>.</w:t>
      </w:r>
    </w:p>
    <w:p w14:paraId="1D026627" w14:textId="77777777" w:rsidR="002B2082" w:rsidRDefault="002B2082" w:rsidP="002B2082"/>
    <w:p w14:paraId="71721E36" w14:textId="77777777" w:rsidR="0098377F" w:rsidRDefault="0098377F" w:rsidP="0098377F">
      <w:pPr>
        <w:keepNext/>
        <w:pBdr>
          <w:top w:val="single" w:sz="4" w:space="1" w:color="auto"/>
        </w:pBdr>
      </w:pPr>
      <w:r>
        <w:rPr>
          <w:color w:val="0000FF"/>
        </w:rPr>
        <w:lastRenderedPageBreak/>
        <w:t>S2-2202252</w:t>
      </w:r>
      <w:r>
        <w:t xml:space="preserve"> (P-CR) KI#1: New Solution - Using URSP Rules to Establish an LBO PDU Session. (Source: </w:t>
      </w:r>
      <w:proofErr w:type="spellStart"/>
      <w:r>
        <w:t>InterDigital</w:t>
      </w:r>
      <w:proofErr w:type="spellEnd"/>
      <w:r>
        <w:t xml:space="preserve"> Inc.)</w:t>
      </w:r>
    </w:p>
    <w:p w14:paraId="41FDE3F8" w14:textId="77777777" w:rsidR="0098377F" w:rsidRPr="00A54044" w:rsidRDefault="0098377F" w:rsidP="0098377F">
      <w:pPr>
        <w:pStyle w:val="FP"/>
        <w:keepNext/>
        <w:rPr>
          <w:b/>
          <w:bCs/>
          <w:i/>
          <w:iCs/>
          <w:lang w:eastAsia="en-US"/>
        </w:rPr>
      </w:pPr>
      <w:r w:rsidRPr="00A54044">
        <w:rPr>
          <w:b/>
          <w:bCs/>
          <w:i/>
          <w:iCs/>
          <w:lang w:eastAsia="en-US"/>
        </w:rPr>
        <w:t>e-mail comments:</w:t>
      </w:r>
    </w:p>
    <w:p w14:paraId="441F7FBA" w14:textId="77777777" w:rsidR="0098377F" w:rsidRPr="006E2D8E" w:rsidRDefault="0098377F" w:rsidP="0098377F">
      <w:pPr>
        <w:pStyle w:val="FP"/>
        <w:keepNext/>
        <w:rPr>
          <w:i/>
          <w:iCs/>
        </w:rPr>
      </w:pPr>
      <w:r w:rsidRPr="006E2D8E">
        <w:rPr>
          <w:i/>
          <w:iCs/>
        </w:rPr>
        <w:t>Hui (Huawei) provides comments</w:t>
      </w:r>
    </w:p>
    <w:p w14:paraId="0773EC39" w14:textId="77777777" w:rsidR="0098377F" w:rsidRPr="006E2D8E" w:rsidRDefault="0098377F" w:rsidP="0098377F">
      <w:pPr>
        <w:pStyle w:val="FP"/>
        <w:keepNext/>
        <w:rPr>
          <w:i/>
          <w:iCs/>
        </w:rPr>
      </w:pPr>
      <w:r w:rsidRPr="006E2D8E">
        <w:rPr>
          <w:i/>
          <w:iCs/>
        </w:rPr>
        <w:t>Laurent (Nokia): same Comment as Hui</w:t>
      </w:r>
    </w:p>
    <w:p w14:paraId="0539FE88" w14:textId="77777777" w:rsidR="0098377F" w:rsidRPr="006E2D8E" w:rsidRDefault="0098377F" w:rsidP="0098377F">
      <w:pPr>
        <w:pStyle w:val="FP"/>
        <w:keepNext/>
        <w:rPr>
          <w:i/>
          <w:iCs/>
        </w:rPr>
      </w:pPr>
      <w:r w:rsidRPr="006E2D8E">
        <w:rPr>
          <w:i/>
          <w:iCs/>
        </w:rPr>
        <w:t>Mike (</w:t>
      </w:r>
      <w:proofErr w:type="spellStart"/>
      <w:r w:rsidRPr="006E2D8E">
        <w:rPr>
          <w:i/>
          <w:iCs/>
        </w:rPr>
        <w:t>InterDigital</w:t>
      </w:r>
      <w:proofErr w:type="spellEnd"/>
      <w:r w:rsidRPr="006E2D8E">
        <w:rPr>
          <w:i/>
          <w:iCs/>
        </w:rPr>
        <w:t>) replies to Hui and Laurent and provides r01</w:t>
      </w:r>
    </w:p>
    <w:p w14:paraId="1CE6673F" w14:textId="77777777" w:rsidR="0098377F" w:rsidRPr="006E2D8E" w:rsidRDefault="0098377F" w:rsidP="0098377F">
      <w:pPr>
        <w:pStyle w:val="FP"/>
        <w:keepNext/>
        <w:rPr>
          <w:i/>
          <w:iCs/>
        </w:rPr>
      </w:pPr>
      <w:r w:rsidRPr="006E2D8E">
        <w:rPr>
          <w:i/>
          <w:iCs/>
        </w:rPr>
        <w:t xml:space="preserve">Dario (Qualcomm) comments that this type of solutions should be discussed in </w:t>
      </w:r>
      <w:proofErr w:type="spellStart"/>
      <w:r w:rsidRPr="006E2D8E">
        <w:rPr>
          <w:i/>
          <w:iCs/>
        </w:rPr>
        <w:t>FS_eUEPO</w:t>
      </w:r>
      <w:proofErr w:type="spellEnd"/>
    </w:p>
    <w:p w14:paraId="4E13AC6F" w14:textId="77777777" w:rsidR="0098377F" w:rsidRPr="006E2D8E" w:rsidRDefault="0098377F" w:rsidP="0098377F">
      <w:pPr>
        <w:pStyle w:val="FP"/>
        <w:keepNext/>
        <w:rPr>
          <w:i/>
          <w:iCs/>
        </w:rPr>
      </w:pPr>
      <w:r w:rsidRPr="006E2D8E">
        <w:rPr>
          <w:i/>
          <w:iCs/>
        </w:rPr>
        <w:t>Mike (</w:t>
      </w:r>
      <w:proofErr w:type="spellStart"/>
      <w:r w:rsidRPr="006E2D8E">
        <w:rPr>
          <w:i/>
          <w:iCs/>
        </w:rPr>
        <w:t>InterDigital</w:t>
      </w:r>
      <w:proofErr w:type="spellEnd"/>
      <w:r w:rsidRPr="006E2D8E">
        <w:rPr>
          <w:i/>
          <w:iCs/>
        </w:rPr>
        <w:t>) comments that this solutions address an Edge KI and should be discussed within FS_EDGE_Ph2.</w:t>
      </w:r>
    </w:p>
    <w:p w14:paraId="63CB0247" w14:textId="77777777" w:rsidR="0098377F" w:rsidRPr="006E2D8E" w:rsidRDefault="0098377F" w:rsidP="0098377F">
      <w:pPr>
        <w:pStyle w:val="FP"/>
        <w:keepNext/>
        <w:rPr>
          <w:i/>
          <w:iCs/>
        </w:rPr>
      </w:pPr>
      <w:r w:rsidRPr="006E2D8E">
        <w:rPr>
          <w:i/>
          <w:iCs/>
        </w:rPr>
        <w:t>Magnus H (Ericsson) asks some questions</w:t>
      </w:r>
    </w:p>
    <w:p w14:paraId="7E234378" w14:textId="77777777" w:rsidR="0098377F" w:rsidRPr="006E2D8E" w:rsidRDefault="0098377F" w:rsidP="0098377F">
      <w:pPr>
        <w:pStyle w:val="FP"/>
        <w:keepNext/>
        <w:rPr>
          <w:i/>
          <w:iCs/>
        </w:rPr>
      </w:pPr>
      <w:proofErr w:type="spellStart"/>
      <w:r w:rsidRPr="006E2D8E">
        <w:rPr>
          <w:i/>
          <w:iCs/>
        </w:rPr>
        <w:t>Huazhang</w:t>
      </w:r>
      <w:proofErr w:type="spellEnd"/>
      <w:r w:rsidRPr="006E2D8E">
        <w:rPr>
          <w:i/>
          <w:iCs/>
        </w:rPr>
        <w:t>(vivo) ask some questions to Mike (</w:t>
      </w:r>
      <w:proofErr w:type="spellStart"/>
      <w:r w:rsidRPr="006E2D8E">
        <w:rPr>
          <w:i/>
          <w:iCs/>
        </w:rPr>
        <w:t>InterDigital</w:t>
      </w:r>
      <w:proofErr w:type="spellEnd"/>
      <w:r w:rsidRPr="006E2D8E">
        <w:rPr>
          <w:i/>
          <w:iCs/>
        </w:rPr>
        <w:t>)</w:t>
      </w:r>
    </w:p>
    <w:p w14:paraId="29E03F17" w14:textId="77777777" w:rsidR="0098377F" w:rsidRPr="006E2D8E" w:rsidRDefault="0098377F" w:rsidP="0098377F">
      <w:pPr>
        <w:pStyle w:val="FP"/>
        <w:keepNext/>
        <w:rPr>
          <w:i/>
          <w:iCs/>
        </w:rPr>
      </w:pPr>
      <w:r w:rsidRPr="006E2D8E">
        <w:rPr>
          <w:i/>
          <w:iCs/>
        </w:rPr>
        <w:t>Mike (</w:t>
      </w:r>
      <w:proofErr w:type="spellStart"/>
      <w:r w:rsidRPr="006E2D8E">
        <w:rPr>
          <w:i/>
          <w:iCs/>
        </w:rPr>
        <w:t>InterDigital</w:t>
      </w:r>
      <w:proofErr w:type="spellEnd"/>
      <w:r w:rsidRPr="006E2D8E">
        <w:rPr>
          <w:i/>
          <w:iCs/>
        </w:rPr>
        <w:t>) replies and provides r02</w:t>
      </w:r>
    </w:p>
    <w:p w14:paraId="1AE12FCC" w14:textId="77777777" w:rsidR="0098377F" w:rsidRPr="006E2D8E" w:rsidRDefault="0098377F" w:rsidP="0098377F">
      <w:pPr>
        <w:pStyle w:val="FP"/>
        <w:keepNext/>
        <w:rPr>
          <w:i/>
          <w:iCs/>
        </w:rPr>
      </w:pPr>
      <w:proofErr w:type="spellStart"/>
      <w:r w:rsidRPr="006E2D8E">
        <w:rPr>
          <w:i/>
          <w:iCs/>
        </w:rPr>
        <w:t>Changhong</w:t>
      </w:r>
      <w:proofErr w:type="spellEnd"/>
      <w:r w:rsidRPr="006E2D8E">
        <w:rPr>
          <w:i/>
          <w:iCs/>
        </w:rPr>
        <w:t xml:space="preserve"> (Intel) asks to note this paper and discuss this solution in AI#9.22 at next meeting.</w:t>
      </w:r>
    </w:p>
    <w:p w14:paraId="4BF361CD" w14:textId="77777777" w:rsidR="0098377F" w:rsidRPr="006E2D8E" w:rsidRDefault="0098377F" w:rsidP="0098377F">
      <w:pPr>
        <w:pStyle w:val="FP"/>
        <w:keepNext/>
        <w:rPr>
          <w:i/>
          <w:iCs/>
        </w:rPr>
      </w:pPr>
      <w:r w:rsidRPr="006E2D8E">
        <w:rPr>
          <w:i/>
          <w:iCs/>
        </w:rPr>
        <w:t>Yang (OPPO) raise comments and suggest to add an EN</w:t>
      </w:r>
    </w:p>
    <w:p w14:paraId="52FBD442" w14:textId="77777777" w:rsidR="0098377F" w:rsidRPr="006E2D8E" w:rsidRDefault="0098377F" w:rsidP="0098377F">
      <w:pPr>
        <w:pStyle w:val="FP"/>
        <w:keepNext/>
        <w:rPr>
          <w:i/>
          <w:iCs/>
        </w:rPr>
      </w:pPr>
      <w:r w:rsidRPr="006E2D8E">
        <w:rPr>
          <w:i/>
          <w:iCs/>
        </w:rPr>
        <w:t>Mike (</w:t>
      </w:r>
      <w:proofErr w:type="spellStart"/>
      <w:r w:rsidRPr="006E2D8E">
        <w:rPr>
          <w:i/>
          <w:iCs/>
        </w:rPr>
        <w:t>InterDigital</w:t>
      </w:r>
      <w:proofErr w:type="spellEnd"/>
      <w:r w:rsidRPr="006E2D8E">
        <w:rPr>
          <w:i/>
          <w:iCs/>
        </w:rPr>
        <w:t>) responds and comments that 'these late proposals to note papers and resubmit them under different AI's at the next meeting is an inefficient use of TUs' and provides r03</w:t>
      </w:r>
    </w:p>
    <w:p w14:paraId="220AB933" w14:textId="77777777" w:rsidR="0098377F" w:rsidRPr="006E2D8E" w:rsidRDefault="0098377F" w:rsidP="0098377F">
      <w:pPr>
        <w:pStyle w:val="FP"/>
        <w:keepNext/>
        <w:rPr>
          <w:i/>
          <w:iCs/>
        </w:rPr>
      </w:pPr>
      <w:r w:rsidRPr="006E2D8E">
        <w:rPr>
          <w:i/>
          <w:iCs/>
        </w:rPr>
        <w:t>Yang (OPPO) comments</w:t>
      </w:r>
    </w:p>
    <w:p w14:paraId="106FAF79" w14:textId="77777777" w:rsidR="0098377F" w:rsidRPr="006E2D8E" w:rsidRDefault="0098377F" w:rsidP="0098377F">
      <w:pPr>
        <w:pStyle w:val="FP"/>
        <w:keepNext/>
        <w:rPr>
          <w:i/>
          <w:iCs/>
        </w:rPr>
      </w:pPr>
      <w:r w:rsidRPr="006E2D8E">
        <w:rPr>
          <w:i/>
          <w:iCs/>
        </w:rPr>
        <w:t>Dario (Qualcomm) is not OK to capture this solution in this TR at this stage due to the ongoing UEPO work.</w:t>
      </w:r>
    </w:p>
    <w:p w14:paraId="27AB758C" w14:textId="77777777" w:rsidR="0098377F" w:rsidRPr="006E2D8E" w:rsidRDefault="0098377F" w:rsidP="0098377F">
      <w:pPr>
        <w:pStyle w:val="FP"/>
        <w:keepNext/>
        <w:rPr>
          <w:i/>
          <w:iCs/>
        </w:rPr>
      </w:pPr>
      <w:r w:rsidRPr="006E2D8E">
        <w:rPr>
          <w:i/>
          <w:iCs/>
        </w:rPr>
        <w:t xml:space="preserve">Patrice (Huawei) would appreciate if procedural objections could be lifted, as the scope of KI#1 of FS_EDGE_Ph2 is not the same as the scope of KI#1 of FS_UEPO, therefore UEPO TR is not appropriate to discuss content </w:t>
      </w:r>
      <w:proofErr w:type="spellStart"/>
      <w:r w:rsidRPr="006E2D8E">
        <w:rPr>
          <w:i/>
          <w:iCs/>
        </w:rPr>
        <w:t>targetting</w:t>
      </w:r>
      <w:proofErr w:type="spellEnd"/>
      <w:r w:rsidRPr="006E2D8E">
        <w:rPr>
          <w:i/>
          <w:iCs/>
        </w:rPr>
        <w:t xml:space="preserve"> FS_EDGE_Ph2 study.</w:t>
      </w:r>
    </w:p>
    <w:p w14:paraId="77C9455C" w14:textId="77777777" w:rsidR="0098377F" w:rsidRPr="006E2D8E" w:rsidRDefault="0098377F" w:rsidP="0098377F">
      <w:pPr>
        <w:pStyle w:val="FP"/>
        <w:keepNext/>
        <w:rPr>
          <w:i/>
          <w:iCs/>
        </w:rPr>
      </w:pPr>
      <w:r w:rsidRPr="006E2D8E">
        <w:rPr>
          <w:i/>
          <w:iCs/>
        </w:rPr>
        <w:t>Mike (</w:t>
      </w:r>
      <w:proofErr w:type="spellStart"/>
      <w:r w:rsidRPr="006E2D8E">
        <w:rPr>
          <w:i/>
          <w:iCs/>
        </w:rPr>
        <w:t>InterDigital</w:t>
      </w:r>
      <w:proofErr w:type="spellEnd"/>
      <w:r w:rsidRPr="006E2D8E">
        <w:rPr>
          <w:i/>
          <w:iCs/>
        </w:rPr>
        <w:t>) proposes to address this issue on CC#2 and asks Dario (Qualcomm) to clarify his position</w:t>
      </w:r>
    </w:p>
    <w:p w14:paraId="7F76E1E4" w14:textId="77777777" w:rsidR="0098377F" w:rsidRPr="006E2D8E" w:rsidRDefault="0098377F" w:rsidP="0098377F">
      <w:pPr>
        <w:pStyle w:val="FP"/>
        <w:keepNext/>
        <w:rPr>
          <w:i/>
          <w:iCs/>
        </w:rPr>
      </w:pPr>
      <w:r w:rsidRPr="006E2D8E">
        <w:rPr>
          <w:i/>
          <w:iCs/>
        </w:rPr>
        <w:t>==== Revisions Deadline ====</w:t>
      </w:r>
    </w:p>
    <w:p w14:paraId="0EC4D141" w14:textId="77777777" w:rsidR="0098377F" w:rsidRPr="006E2D8E" w:rsidRDefault="0098377F" w:rsidP="0098377F">
      <w:pPr>
        <w:pStyle w:val="FP"/>
        <w:keepNext/>
        <w:rPr>
          <w:i/>
          <w:iCs/>
        </w:rPr>
      </w:pPr>
      <w:r w:rsidRPr="006E2D8E">
        <w:rPr>
          <w:i/>
          <w:iCs/>
        </w:rPr>
        <w:t>Mike (</w:t>
      </w:r>
      <w:proofErr w:type="spellStart"/>
      <w:r w:rsidRPr="006E2D8E">
        <w:rPr>
          <w:i/>
          <w:iCs/>
        </w:rPr>
        <w:t>InterDigital</w:t>
      </w:r>
      <w:proofErr w:type="spellEnd"/>
      <w:r w:rsidRPr="006E2D8E">
        <w:rPr>
          <w:i/>
          <w:iCs/>
        </w:rPr>
        <w:t>) replies that we need guidance on how to handle this issue moving forward</w:t>
      </w:r>
    </w:p>
    <w:p w14:paraId="2F9C73F8" w14:textId="77777777" w:rsidR="0098377F" w:rsidRPr="006E2D8E" w:rsidRDefault="0098377F" w:rsidP="0098377F">
      <w:pPr>
        <w:pStyle w:val="FP"/>
        <w:keepNext/>
        <w:rPr>
          <w:i/>
          <w:iCs/>
        </w:rPr>
      </w:pPr>
      <w:proofErr w:type="spellStart"/>
      <w:r w:rsidRPr="006E2D8E">
        <w:rPr>
          <w:i/>
          <w:iCs/>
        </w:rPr>
        <w:t>Changhong</w:t>
      </w:r>
      <w:proofErr w:type="spellEnd"/>
      <w:r w:rsidRPr="006E2D8E">
        <w:rPr>
          <w:i/>
          <w:iCs/>
        </w:rPr>
        <w:t xml:space="preserve"> (Intel) replies to Michael.</w:t>
      </w:r>
    </w:p>
    <w:p w14:paraId="2019C444" w14:textId="77777777" w:rsidR="0098377F" w:rsidRPr="006E2D8E" w:rsidRDefault="0098377F" w:rsidP="0098377F">
      <w:pPr>
        <w:pStyle w:val="FP"/>
        <w:keepNext/>
        <w:rPr>
          <w:i/>
          <w:iCs/>
        </w:rPr>
      </w:pPr>
      <w:r w:rsidRPr="006E2D8E">
        <w:rPr>
          <w:i/>
          <w:iCs/>
        </w:rPr>
        <w:t>Mike (</w:t>
      </w:r>
      <w:proofErr w:type="spellStart"/>
      <w:r w:rsidRPr="006E2D8E">
        <w:rPr>
          <w:i/>
          <w:iCs/>
        </w:rPr>
        <w:t>InterDigital</w:t>
      </w:r>
      <w:proofErr w:type="spellEnd"/>
      <w:r w:rsidRPr="006E2D8E">
        <w:rPr>
          <w:i/>
          <w:iCs/>
        </w:rPr>
        <w:t xml:space="preserve">) replies to </w:t>
      </w:r>
      <w:proofErr w:type="spellStart"/>
      <w:r w:rsidRPr="006E2D8E">
        <w:rPr>
          <w:i/>
          <w:iCs/>
        </w:rPr>
        <w:t>Changhong</w:t>
      </w:r>
      <w:proofErr w:type="spellEnd"/>
      <w:r w:rsidRPr="006E2D8E">
        <w:rPr>
          <w:i/>
          <w:iCs/>
        </w:rPr>
        <w:t xml:space="preserve"> (Intel) and asks questions</w:t>
      </w:r>
    </w:p>
    <w:p w14:paraId="178B3002" w14:textId="77777777" w:rsidR="0098377F" w:rsidRPr="006E2D8E" w:rsidRDefault="0098377F" w:rsidP="0098377F">
      <w:pPr>
        <w:pStyle w:val="FP"/>
        <w:keepNext/>
        <w:rPr>
          <w:i/>
          <w:iCs/>
        </w:rPr>
      </w:pPr>
      <w:proofErr w:type="spellStart"/>
      <w:r w:rsidRPr="006E2D8E">
        <w:rPr>
          <w:i/>
          <w:iCs/>
        </w:rPr>
        <w:t>Changhong</w:t>
      </w:r>
      <w:proofErr w:type="spellEnd"/>
      <w:r w:rsidRPr="006E2D8E">
        <w:rPr>
          <w:i/>
          <w:iCs/>
        </w:rPr>
        <w:t xml:space="preserve"> (Intel) insists that we should discuss the URSP aspect for roaming support in </w:t>
      </w:r>
      <w:proofErr w:type="spellStart"/>
      <w:r w:rsidRPr="006E2D8E">
        <w:rPr>
          <w:i/>
          <w:iCs/>
        </w:rPr>
        <w:t>FS_eUEPO</w:t>
      </w:r>
      <w:proofErr w:type="spellEnd"/>
      <w:r w:rsidRPr="006E2D8E">
        <w:rPr>
          <w:i/>
          <w:iCs/>
        </w:rPr>
        <w:t xml:space="preserve"> not here since this solution is not specific to edge computing.</w:t>
      </w:r>
    </w:p>
    <w:p w14:paraId="51BD8542" w14:textId="77777777" w:rsidR="0098377F" w:rsidRPr="006E2D8E" w:rsidRDefault="0098377F" w:rsidP="0098377F">
      <w:pPr>
        <w:pStyle w:val="FP"/>
        <w:keepNext/>
        <w:rPr>
          <w:i/>
          <w:iCs/>
        </w:rPr>
      </w:pPr>
      <w:r w:rsidRPr="006E2D8E">
        <w:rPr>
          <w:i/>
          <w:iCs/>
        </w:rPr>
        <w:t>Dario (Qualcomm) replies to Mike.</w:t>
      </w:r>
    </w:p>
    <w:p w14:paraId="6EAE0838" w14:textId="77777777" w:rsidR="0098377F" w:rsidRPr="006E2D8E" w:rsidRDefault="0098377F" w:rsidP="0098377F">
      <w:pPr>
        <w:pStyle w:val="FP"/>
        <w:keepNext/>
        <w:rPr>
          <w:i/>
          <w:iCs/>
        </w:rPr>
      </w:pPr>
      <w:r w:rsidRPr="006E2D8E">
        <w:rPr>
          <w:i/>
          <w:iCs/>
        </w:rPr>
        <w:t>Mike (</w:t>
      </w:r>
      <w:proofErr w:type="spellStart"/>
      <w:r w:rsidRPr="006E2D8E">
        <w:rPr>
          <w:i/>
          <w:iCs/>
        </w:rPr>
        <w:t>InterDigital</w:t>
      </w:r>
      <w:proofErr w:type="spellEnd"/>
      <w:r w:rsidRPr="006E2D8E">
        <w:rPr>
          <w:i/>
          <w:iCs/>
        </w:rPr>
        <w:t>) replies to Dario</w:t>
      </w:r>
    </w:p>
    <w:p w14:paraId="257E44FB" w14:textId="77777777" w:rsidR="0098377F" w:rsidRPr="006E2D8E" w:rsidRDefault="0098377F" w:rsidP="0098377F">
      <w:pPr>
        <w:pStyle w:val="FP"/>
        <w:keepNext/>
        <w:rPr>
          <w:i/>
          <w:iCs/>
        </w:rPr>
      </w:pPr>
      <w:r w:rsidRPr="006E2D8E">
        <w:rPr>
          <w:i/>
          <w:iCs/>
        </w:rPr>
        <w:t>Hui (Huawei) provides concerns on pending the EC solution to UEPO key issue.</w:t>
      </w:r>
    </w:p>
    <w:p w14:paraId="782915BD" w14:textId="77777777" w:rsidR="0098377F" w:rsidRPr="006E2D8E" w:rsidRDefault="0098377F" w:rsidP="0098377F">
      <w:pPr>
        <w:pStyle w:val="FP"/>
        <w:keepNext/>
        <w:rPr>
          <w:i/>
          <w:iCs/>
        </w:rPr>
      </w:pPr>
      <w:r w:rsidRPr="006E2D8E">
        <w:rPr>
          <w:i/>
          <w:iCs/>
        </w:rPr>
        <w:t>Yang (OPPO) comments to the overlap of URSP work</w:t>
      </w:r>
    </w:p>
    <w:p w14:paraId="5B33FB94" w14:textId="77777777" w:rsidR="0098377F" w:rsidRPr="006E2D8E" w:rsidRDefault="0098377F" w:rsidP="0098377F">
      <w:pPr>
        <w:pStyle w:val="FP"/>
        <w:keepNext/>
        <w:rPr>
          <w:i/>
          <w:iCs/>
        </w:rPr>
      </w:pPr>
      <w:r w:rsidRPr="006E2D8E">
        <w:rPr>
          <w:i/>
          <w:iCs/>
        </w:rPr>
        <w:t xml:space="preserve">Patrice (Huawei, rapporteur) objects to </w:t>
      </w:r>
      <w:proofErr w:type="spellStart"/>
      <w:r w:rsidRPr="006E2D8E">
        <w:rPr>
          <w:i/>
          <w:iCs/>
        </w:rPr>
        <w:t>Changhong's</w:t>
      </w:r>
      <w:proofErr w:type="spellEnd"/>
      <w:r w:rsidRPr="006E2D8E">
        <w:rPr>
          <w:i/>
          <w:iCs/>
        </w:rPr>
        <w:t xml:space="preserve"> (INTEL) et al procedural objection. FS_UEPO cannot resolve the issues specific to FS_EDGE_Ph2. Worse, forcing to move these solutions to UEPO will pollute UEPO precious few TUs with EDGE-related discussions, especially in F2F meetings. Solution evaluation and conclusion will not be possible for delegates that are not able to follow UEPO discussions, esp. in F2F meetings, when they are focused on EDGE related topics.</w:t>
      </w:r>
    </w:p>
    <w:p w14:paraId="744749C9" w14:textId="77777777" w:rsidR="0098377F" w:rsidRPr="006E2D8E" w:rsidRDefault="0098377F" w:rsidP="0098377F">
      <w:pPr>
        <w:pStyle w:val="FP"/>
        <w:keepNext/>
        <w:rPr>
          <w:i/>
          <w:iCs/>
        </w:rPr>
      </w:pPr>
      <w:r w:rsidRPr="006E2D8E">
        <w:rPr>
          <w:i/>
          <w:iCs/>
        </w:rPr>
        <w:t>Mike (</w:t>
      </w:r>
      <w:proofErr w:type="spellStart"/>
      <w:r w:rsidRPr="006E2D8E">
        <w:rPr>
          <w:i/>
          <w:iCs/>
        </w:rPr>
        <w:t>InterDigital</w:t>
      </w:r>
      <w:proofErr w:type="spellEnd"/>
      <w:r w:rsidRPr="006E2D8E">
        <w:rPr>
          <w:i/>
          <w:iCs/>
        </w:rPr>
        <w:t>) asks if companies can re-consider their positions given that no one has argued that this solution does not address Edge Key Issue #1 and asks if we can we agree to r03.</w:t>
      </w:r>
    </w:p>
    <w:p w14:paraId="6DE688DF" w14:textId="77777777" w:rsidR="0098377F" w:rsidRPr="006E2D8E" w:rsidRDefault="0098377F" w:rsidP="0098377F">
      <w:pPr>
        <w:pStyle w:val="FP"/>
        <w:keepNext/>
        <w:rPr>
          <w:i/>
          <w:iCs/>
        </w:rPr>
      </w:pPr>
      <w:r w:rsidRPr="006E2D8E">
        <w:rPr>
          <w:i/>
          <w:iCs/>
        </w:rPr>
        <w:t>==== Comments Deadline ====</w:t>
      </w:r>
    </w:p>
    <w:p w14:paraId="401DBFBC" w14:textId="77777777" w:rsidR="0098377F" w:rsidRPr="006E2D8E" w:rsidRDefault="0098377F" w:rsidP="0098377F">
      <w:pPr>
        <w:pStyle w:val="FP"/>
        <w:keepNext/>
        <w:rPr>
          <w:i/>
          <w:iCs/>
        </w:rPr>
      </w:pPr>
    </w:p>
    <w:p w14:paraId="5051585A" w14:textId="77777777" w:rsidR="0098377F" w:rsidRPr="00DA12F6" w:rsidRDefault="0098377F" w:rsidP="0098377F">
      <w:pPr>
        <w:keepNext/>
        <w:rPr>
          <w:rFonts w:cs="Arial"/>
          <w:b/>
        </w:rPr>
      </w:pPr>
      <w:r w:rsidRPr="00DA12F6">
        <w:rPr>
          <w:rFonts w:cs="Arial"/>
          <w:b/>
        </w:rPr>
        <w:t>Discussion and conclusion:</w:t>
      </w:r>
    </w:p>
    <w:p w14:paraId="5BB7525B" w14:textId="4B575C18" w:rsidR="0098377F" w:rsidRDefault="0098377F" w:rsidP="0098377F">
      <w:r>
        <w:t xml:space="preserve">Interdigital suggested r02 with changes to the note. This was agreed and was revised in </w:t>
      </w:r>
      <w:r w:rsidRPr="00E777FA">
        <w:rPr>
          <w:color w:val="0000FF"/>
        </w:rPr>
        <w:t>S2-2203</w:t>
      </w:r>
      <w:r>
        <w:rPr>
          <w:color w:val="0000FF"/>
        </w:rPr>
        <w:t>604</w:t>
      </w:r>
      <w:r>
        <w:t xml:space="preserve">, which was </w:t>
      </w:r>
      <w:r w:rsidRPr="00C3284B">
        <w:rPr>
          <w:color w:val="FF0000"/>
          <w:lang w:eastAsia="en-US"/>
        </w:rPr>
        <w:t>approved</w:t>
      </w:r>
      <w:r>
        <w:t>.</w:t>
      </w:r>
    </w:p>
    <w:p w14:paraId="22DF48D9" w14:textId="77777777" w:rsidR="0098377F" w:rsidRDefault="0098377F" w:rsidP="0098377F"/>
    <w:p w14:paraId="551075CC" w14:textId="77777777" w:rsidR="0098377F" w:rsidRDefault="0098377F" w:rsidP="0098377F">
      <w:pPr>
        <w:keepNext/>
        <w:pBdr>
          <w:top w:val="single" w:sz="4" w:space="1" w:color="auto"/>
        </w:pBdr>
      </w:pPr>
      <w:r>
        <w:rPr>
          <w:color w:val="0000FF"/>
        </w:rPr>
        <w:lastRenderedPageBreak/>
        <w:t>S2-2202401</w:t>
      </w:r>
      <w:r>
        <w:t xml:space="preserve"> (P-CR) Solution on KI#1: Accessing EHE in VPLMN via LBO PDU Session. (Source: Huawei, </w:t>
      </w:r>
      <w:proofErr w:type="spellStart"/>
      <w:r>
        <w:t>HiSilicon</w:t>
      </w:r>
      <w:proofErr w:type="spellEnd"/>
      <w:r>
        <w:t>)</w:t>
      </w:r>
    </w:p>
    <w:p w14:paraId="738408BE" w14:textId="77777777" w:rsidR="0098377F" w:rsidRPr="00A54044" w:rsidRDefault="0098377F" w:rsidP="0098377F">
      <w:pPr>
        <w:pStyle w:val="FP"/>
        <w:keepNext/>
        <w:rPr>
          <w:b/>
          <w:bCs/>
          <w:i/>
          <w:iCs/>
          <w:lang w:eastAsia="en-US"/>
        </w:rPr>
      </w:pPr>
      <w:r w:rsidRPr="00A54044">
        <w:rPr>
          <w:b/>
          <w:bCs/>
          <w:i/>
          <w:iCs/>
          <w:lang w:eastAsia="en-US"/>
        </w:rPr>
        <w:t>e-mail comments:</w:t>
      </w:r>
    </w:p>
    <w:p w14:paraId="2B5067F9" w14:textId="77777777" w:rsidR="0098377F" w:rsidRPr="006E2D8E" w:rsidRDefault="0098377F" w:rsidP="0098377F">
      <w:pPr>
        <w:pStyle w:val="FP"/>
        <w:keepNext/>
        <w:rPr>
          <w:i/>
          <w:iCs/>
        </w:rPr>
      </w:pPr>
      <w:r w:rsidRPr="006E2D8E">
        <w:rPr>
          <w:i/>
          <w:iCs/>
        </w:rPr>
        <w:t>Hui (Huawei) replies</w:t>
      </w:r>
    </w:p>
    <w:p w14:paraId="46B1742D" w14:textId="77777777" w:rsidR="0098377F" w:rsidRPr="006E2D8E" w:rsidRDefault="0098377F" w:rsidP="0098377F">
      <w:pPr>
        <w:pStyle w:val="FP"/>
        <w:keepNext/>
        <w:rPr>
          <w:i/>
          <w:iCs/>
        </w:rPr>
      </w:pPr>
      <w:r w:rsidRPr="006E2D8E">
        <w:rPr>
          <w:i/>
          <w:iCs/>
        </w:rPr>
        <w:t>Mike (</w:t>
      </w:r>
      <w:proofErr w:type="spellStart"/>
      <w:r w:rsidRPr="006E2D8E">
        <w:rPr>
          <w:i/>
          <w:iCs/>
        </w:rPr>
        <w:t>InterDigital</w:t>
      </w:r>
      <w:proofErr w:type="spellEnd"/>
      <w:r w:rsidRPr="006E2D8E">
        <w:rPr>
          <w:i/>
          <w:iCs/>
        </w:rPr>
        <w:t>) comments</w:t>
      </w:r>
    </w:p>
    <w:p w14:paraId="20C2CF72" w14:textId="77777777" w:rsidR="0098377F" w:rsidRPr="006E2D8E" w:rsidRDefault="0098377F" w:rsidP="0098377F">
      <w:pPr>
        <w:pStyle w:val="FP"/>
        <w:keepNext/>
        <w:rPr>
          <w:i/>
          <w:iCs/>
        </w:rPr>
      </w:pPr>
      <w:r w:rsidRPr="006E2D8E">
        <w:rPr>
          <w:i/>
          <w:iCs/>
        </w:rPr>
        <w:t>Mike (</w:t>
      </w:r>
      <w:proofErr w:type="spellStart"/>
      <w:r w:rsidRPr="006E2D8E">
        <w:rPr>
          <w:i/>
          <w:iCs/>
        </w:rPr>
        <w:t>InterDigital</w:t>
      </w:r>
      <w:proofErr w:type="spellEnd"/>
      <w:r w:rsidRPr="006E2D8E">
        <w:rPr>
          <w:i/>
          <w:iCs/>
        </w:rPr>
        <w:t>) replies</w:t>
      </w:r>
    </w:p>
    <w:p w14:paraId="6C9D0DDF" w14:textId="77777777" w:rsidR="0098377F" w:rsidRPr="006E2D8E" w:rsidRDefault="0098377F" w:rsidP="0098377F">
      <w:pPr>
        <w:pStyle w:val="FP"/>
        <w:keepNext/>
        <w:rPr>
          <w:i/>
          <w:iCs/>
        </w:rPr>
      </w:pPr>
      <w:r w:rsidRPr="006E2D8E">
        <w:rPr>
          <w:i/>
          <w:iCs/>
        </w:rPr>
        <w:t xml:space="preserve">Dario (Qualcomm) comments that this type of solutions should be discussed in </w:t>
      </w:r>
      <w:proofErr w:type="spellStart"/>
      <w:r w:rsidRPr="006E2D8E">
        <w:rPr>
          <w:i/>
          <w:iCs/>
        </w:rPr>
        <w:t>FS_eUEPO</w:t>
      </w:r>
      <w:proofErr w:type="spellEnd"/>
    </w:p>
    <w:p w14:paraId="602A0C76" w14:textId="77777777" w:rsidR="0098377F" w:rsidRPr="006E2D8E" w:rsidRDefault="0098377F" w:rsidP="0098377F">
      <w:pPr>
        <w:pStyle w:val="FP"/>
        <w:keepNext/>
        <w:rPr>
          <w:i/>
          <w:iCs/>
        </w:rPr>
      </w:pPr>
      <w:r w:rsidRPr="006E2D8E">
        <w:rPr>
          <w:i/>
          <w:iCs/>
        </w:rPr>
        <w:t>Mike (</w:t>
      </w:r>
      <w:proofErr w:type="spellStart"/>
      <w:r w:rsidRPr="006E2D8E">
        <w:rPr>
          <w:i/>
          <w:iCs/>
        </w:rPr>
        <w:t>InterDigital</w:t>
      </w:r>
      <w:proofErr w:type="spellEnd"/>
      <w:r w:rsidRPr="006E2D8E">
        <w:rPr>
          <w:i/>
          <w:iCs/>
        </w:rPr>
        <w:t>) comments that this solutions address an Edge KI and should be discussed within FS_EDGE_Ph2.</w:t>
      </w:r>
    </w:p>
    <w:p w14:paraId="482CECCC" w14:textId="77777777" w:rsidR="0098377F" w:rsidRPr="006E2D8E" w:rsidRDefault="0098377F" w:rsidP="0098377F">
      <w:pPr>
        <w:pStyle w:val="FP"/>
        <w:keepNext/>
        <w:rPr>
          <w:i/>
          <w:iCs/>
        </w:rPr>
      </w:pPr>
      <w:r w:rsidRPr="006E2D8E">
        <w:rPr>
          <w:i/>
          <w:iCs/>
        </w:rPr>
        <w:t>Hui(Huawei) supports Mike's view and believe this solution should be discussed in EC.</w:t>
      </w:r>
    </w:p>
    <w:p w14:paraId="7E853774" w14:textId="77777777" w:rsidR="0098377F" w:rsidRPr="006E2D8E" w:rsidRDefault="0098377F" w:rsidP="0098377F">
      <w:pPr>
        <w:pStyle w:val="FP"/>
        <w:keepNext/>
        <w:rPr>
          <w:i/>
          <w:iCs/>
        </w:rPr>
      </w:pPr>
      <w:r w:rsidRPr="006E2D8E">
        <w:rPr>
          <w:i/>
          <w:iCs/>
        </w:rPr>
        <w:t>Laurent (Nokia): supports Hui(Huawei) and Mike's view and believe this solution should be discussed in EC.</w:t>
      </w:r>
    </w:p>
    <w:p w14:paraId="57AD6C2D" w14:textId="77777777" w:rsidR="0098377F" w:rsidRPr="006E2D8E" w:rsidRDefault="0098377F" w:rsidP="0098377F">
      <w:pPr>
        <w:pStyle w:val="FP"/>
        <w:keepNext/>
        <w:rPr>
          <w:i/>
          <w:iCs/>
        </w:rPr>
      </w:pPr>
      <w:proofErr w:type="spellStart"/>
      <w:r w:rsidRPr="006E2D8E">
        <w:rPr>
          <w:i/>
          <w:iCs/>
        </w:rPr>
        <w:t>Changhong</w:t>
      </w:r>
      <w:proofErr w:type="spellEnd"/>
      <w:r w:rsidRPr="006E2D8E">
        <w:rPr>
          <w:i/>
          <w:iCs/>
        </w:rPr>
        <w:t xml:space="preserve"> (Intel) asks to note this paper and discuss this solution in AI#9.22 at next meeting.</w:t>
      </w:r>
    </w:p>
    <w:p w14:paraId="331BF11C" w14:textId="77777777" w:rsidR="0098377F" w:rsidRPr="006E2D8E" w:rsidRDefault="0098377F" w:rsidP="0098377F">
      <w:pPr>
        <w:pStyle w:val="FP"/>
        <w:keepNext/>
        <w:rPr>
          <w:i/>
          <w:iCs/>
        </w:rPr>
      </w:pPr>
      <w:r w:rsidRPr="006E2D8E">
        <w:rPr>
          <w:i/>
          <w:iCs/>
        </w:rPr>
        <w:t>Hui (Huawei) provides r01 to address Yang's concern.</w:t>
      </w:r>
    </w:p>
    <w:p w14:paraId="51FD9530" w14:textId="77777777" w:rsidR="0098377F" w:rsidRPr="006E2D8E" w:rsidRDefault="0098377F" w:rsidP="0098377F">
      <w:pPr>
        <w:pStyle w:val="FP"/>
        <w:keepNext/>
        <w:rPr>
          <w:i/>
          <w:iCs/>
        </w:rPr>
      </w:pPr>
      <w:r w:rsidRPr="006E2D8E">
        <w:rPr>
          <w:i/>
          <w:iCs/>
        </w:rPr>
        <w:t>Hui (Huawei) replies to Yang</w:t>
      </w:r>
    </w:p>
    <w:p w14:paraId="0851405C" w14:textId="77777777" w:rsidR="0098377F" w:rsidRPr="006E2D8E" w:rsidRDefault="0098377F" w:rsidP="0098377F">
      <w:pPr>
        <w:pStyle w:val="FP"/>
        <w:keepNext/>
        <w:rPr>
          <w:i/>
          <w:iCs/>
        </w:rPr>
      </w:pPr>
      <w:r w:rsidRPr="006E2D8E">
        <w:rPr>
          <w:i/>
          <w:iCs/>
        </w:rPr>
        <w:t>Yang (OPPO) replies to Hui</w:t>
      </w:r>
    </w:p>
    <w:p w14:paraId="301ECECF" w14:textId="77777777" w:rsidR="0098377F" w:rsidRPr="006E2D8E" w:rsidRDefault="0098377F" w:rsidP="0098377F">
      <w:pPr>
        <w:pStyle w:val="FP"/>
        <w:keepNext/>
        <w:rPr>
          <w:i/>
          <w:iCs/>
        </w:rPr>
      </w:pPr>
      <w:r w:rsidRPr="006E2D8E">
        <w:rPr>
          <w:i/>
          <w:iCs/>
        </w:rPr>
        <w:t>Hui (Huawei) disagree with only discussing this solution in AI#9.22.</w:t>
      </w:r>
    </w:p>
    <w:p w14:paraId="28F09652" w14:textId="77777777" w:rsidR="0098377F" w:rsidRPr="006E2D8E" w:rsidRDefault="0098377F" w:rsidP="0098377F">
      <w:pPr>
        <w:pStyle w:val="FP"/>
        <w:keepNext/>
        <w:rPr>
          <w:i/>
          <w:iCs/>
        </w:rPr>
      </w:pPr>
      <w:r w:rsidRPr="006E2D8E">
        <w:rPr>
          <w:i/>
          <w:iCs/>
        </w:rPr>
        <w:t>Yang (OPPO) supports Intel's proposal to note it</w:t>
      </w:r>
    </w:p>
    <w:p w14:paraId="30C38754" w14:textId="77777777" w:rsidR="0098377F" w:rsidRPr="006E2D8E" w:rsidRDefault="0098377F" w:rsidP="0098377F">
      <w:pPr>
        <w:pStyle w:val="FP"/>
        <w:keepNext/>
        <w:rPr>
          <w:i/>
          <w:iCs/>
        </w:rPr>
      </w:pPr>
      <w:r w:rsidRPr="006E2D8E">
        <w:rPr>
          <w:i/>
          <w:iCs/>
        </w:rPr>
        <w:t>Dario (Qualcomm) is not OK to capture this solution in this TR at this stage due to the ongoing UEPO work.</w:t>
      </w:r>
    </w:p>
    <w:p w14:paraId="582B7C8D" w14:textId="77777777" w:rsidR="0098377F" w:rsidRPr="006E2D8E" w:rsidRDefault="0098377F" w:rsidP="0098377F">
      <w:pPr>
        <w:pStyle w:val="FP"/>
        <w:keepNext/>
        <w:rPr>
          <w:i/>
          <w:iCs/>
        </w:rPr>
      </w:pPr>
      <w:r w:rsidRPr="006E2D8E">
        <w:rPr>
          <w:i/>
          <w:iCs/>
        </w:rPr>
        <w:t>Hui (Huawei) don't think the solution can be purely reused.</w:t>
      </w:r>
    </w:p>
    <w:p w14:paraId="175621AA" w14:textId="77777777" w:rsidR="0098377F" w:rsidRPr="006E2D8E" w:rsidRDefault="0098377F" w:rsidP="0098377F">
      <w:pPr>
        <w:pStyle w:val="FP"/>
        <w:keepNext/>
        <w:rPr>
          <w:i/>
          <w:iCs/>
        </w:rPr>
      </w:pPr>
      <w:r w:rsidRPr="006E2D8E">
        <w:rPr>
          <w:i/>
          <w:iCs/>
        </w:rPr>
        <w:t>Tingfang Tang (Lenovo) supports discuss the URSP related solution for KI#1 for FS_EDGE_Ph2 .</w:t>
      </w:r>
    </w:p>
    <w:p w14:paraId="5E563492" w14:textId="77777777" w:rsidR="0098377F" w:rsidRPr="006E2D8E" w:rsidRDefault="0098377F" w:rsidP="0098377F">
      <w:pPr>
        <w:pStyle w:val="FP"/>
        <w:keepNext/>
        <w:rPr>
          <w:i/>
          <w:iCs/>
        </w:rPr>
      </w:pPr>
      <w:r w:rsidRPr="006E2D8E">
        <w:rPr>
          <w:i/>
          <w:iCs/>
        </w:rPr>
        <w:t xml:space="preserve">Patrice (Huawei, rapporteur) would appreciate if procedural objections could be lifted, as the scope of KI#1 of FS_EDGE_Ph2 is not the same as the scope of KI#1 of FS_UEPO, therefore UEPO TR is not appropriate to discuss content </w:t>
      </w:r>
      <w:proofErr w:type="spellStart"/>
      <w:r w:rsidRPr="006E2D8E">
        <w:rPr>
          <w:i/>
          <w:iCs/>
        </w:rPr>
        <w:t>targetting</w:t>
      </w:r>
      <w:proofErr w:type="spellEnd"/>
      <w:r w:rsidRPr="006E2D8E">
        <w:rPr>
          <w:i/>
          <w:iCs/>
        </w:rPr>
        <w:t xml:space="preserve"> FS_EDGE_Ph2 study.</w:t>
      </w:r>
    </w:p>
    <w:p w14:paraId="2C2BBFA0" w14:textId="77777777" w:rsidR="0098377F" w:rsidRPr="006E2D8E" w:rsidRDefault="0098377F" w:rsidP="0098377F">
      <w:pPr>
        <w:pStyle w:val="FP"/>
        <w:keepNext/>
        <w:rPr>
          <w:i/>
          <w:iCs/>
        </w:rPr>
      </w:pPr>
      <w:r w:rsidRPr="006E2D8E">
        <w:rPr>
          <w:i/>
          <w:iCs/>
        </w:rPr>
        <w:t>==== Revisions Deadline ====</w:t>
      </w:r>
    </w:p>
    <w:p w14:paraId="256316E6" w14:textId="77777777" w:rsidR="0098377F" w:rsidRPr="006E2D8E" w:rsidRDefault="0098377F" w:rsidP="0098377F">
      <w:pPr>
        <w:pStyle w:val="FP"/>
        <w:keepNext/>
        <w:rPr>
          <w:i/>
          <w:iCs/>
        </w:rPr>
      </w:pPr>
      <w:proofErr w:type="spellStart"/>
      <w:r w:rsidRPr="006E2D8E">
        <w:rPr>
          <w:i/>
          <w:iCs/>
        </w:rPr>
        <w:t>Changhong</w:t>
      </w:r>
      <w:proofErr w:type="spellEnd"/>
      <w:r w:rsidRPr="006E2D8E">
        <w:rPr>
          <w:i/>
          <w:iCs/>
        </w:rPr>
        <w:t xml:space="preserve"> (Intel) clarifies that the same solution in </w:t>
      </w:r>
      <w:r>
        <w:rPr>
          <w:i/>
          <w:iCs/>
          <w:color w:val="0000FF"/>
        </w:rPr>
        <w:t>S2-</w:t>
      </w:r>
      <w:r w:rsidRPr="006E2D8E">
        <w:rPr>
          <w:i/>
          <w:iCs/>
          <w:color w:val="0000FF"/>
        </w:rPr>
        <w:t>2202557</w:t>
      </w:r>
      <w:r w:rsidRPr="006E2D8E">
        <w:rPr>
          <w:i/>
          <w:iCs/>
        </w:rPr>
        <w:t xml:space="preserve"> from Huawei was submitted to </w:t>
      </w:r>
      <w:proofErr w:type="spellStart"/>
      <w:r w:rsidRPr="006E2D8E">
        <w:rPr>
          <w:i/>
          <w:iCs/>
        </w:rPr>
        <w:t>FS_eUEPO</w:t>
      </w:r>
      <w:proofErr w:type="spellEnd"/>
      <w:r w:rsidRPr="006E2D8E">
        <w:rPr>
          <w:i/>
          <w:iCs/>
        </w:rPr>
        <w:t xml:space="preserve">, we should discuss the URSP aspect for roaming support in </w:t>
      </w:r>
      <w:proofErr w:type="spellStart"/>
      <w:r w:rsidRPr="006E2D8E">
        <w:rPr>
          <w:i/>
          <w:iCs/>
        </w:rPr>
        <w:t>FS_eUEPO</w:t>
      </w:r>
      <w:proofErr w:type="spellEnd"/>
      <w:r w:rsidRPr="006E2D8E">
        <w:rPr>
          <w:i/>
          <w:iCs/>
        </w:rPr>
        <w:t xml:space="preserve"> not here since this solution is not specific to edge computing.</w:t>
      </w:r>
    </w:p>
    <w:p w14:paraId="65722AC0" w14:textId="77777777" w:rsidR="0098377F" w:rsidRPr="006E2D8E" w:rsidRDefault="0098377F" w:rsidP="0098377F">
      <w:pPr>
        <w:pStyle w:val="FP"/>
        <w:keepNext/>
        <w:rPr>
          <w:i/>
          <w:iCs/>
        </w:rPr>
      </w:pPr>
      <w:r w:rsidRPr="006E2D8E">
        <w:rPr>
          <w:i/>
          <w:iCs/>
        </w:rPr>
        <w:t xml:space="preserve">Hui (Huawei) clarifies that the solution in </w:t>
      </w:r>
      <w:r>
        <w:rPr>
          <w:i/>
          <w:iCs/>
          <w:color w:val="0000FF"/>
        </w:rPr>
        <w:t>S2-</w:t>
      </w:r>
      <w:r w:rsidRPr="006E2D8E">
        <w:rPr>
          <w:i/>
          <w:iCs/>
          <w:color w:val="0000FF"/>
        </w:rPr>
        <w:t>2202557</w:t>
      </w:r>
      <w:r w:rsidRPr="006E2D8E">
        <w:rPr>
          <w:i/>
          <w:iCs/>
        </w:rPr>
        <w:t xml:space="preserve"> is different.</w:t>
      </w:r>
    </w:p>
    <w:p w14:paraId="67DF069A" w14:textId="77777777" w:rsidR="0098377F" w:rsidRPr="006E2D8E" w:rsidRDefault="0098377F" w:rsidP="0098377F">
      <w:pPr>
        <w:pStyle w:val="FP"/>
        <w:keepNext/>
        <w:rPr>
          <w:i/>
          <w:iCs/>
        </w:rPr>
      </w:pPr>
      <w:r w:rsidRPr="006E2D8E">
        <w:rPr>
          <w:i/>
          <w:iCs/>
        </w:rPr>
        <w:t xml:space="preserve">Patrice (Huawei, rapporteur) objects to </w:t>
      </w:r>
      <w:proofErr w:type="spellStart"/>
      <w:r w:rsidRPr="006E2D8E">
        <w:rPr>
          <w:i/>
          <w:iCs/>
        </w:rPr>
        <w:t>Changhong's</w:t>
      </w:r>
      <w:proofErr w:type="spellEnd"/>
      <w:r w:rsidRPr="006E2D8E">
        <w:rPr>
          <w:i/>
          <w:iCs/>
        </w:rPr>
        <w:t xml:space="preserve"> (INTEL) procedural objection. FS_UEPO cannot resolve the issues specific to FS_EDGE_Ph2. Worse, forcing to move these solutions to UEPO will pollute UEPO precious few TUs with EDGE-related discussions, especially in F2F meetings. Solution evaluation and conclusion will not be possible for delegates that are not able to follow UEPO discussions, esp. in F2F meetings, when they are focused on EDGE related topics.</w:t>
      </w:r>
    </w:p>
    <w:p w14:paraId="720D2FA3" w14:textId="77777777" w:rsidR="0098377F" w:rsidRPr="006E2D8E" w:rsidRDefault="0098377F" w:rsidP="0098377F">
      <w:pPr>
        <w:pStyle w:val="FP"/>
        <w:keepNext/>
        <w:rPr>
          <w:i/>
          <w:iCs/>
        </w:rPr>
      </w:pPr>
      <w:r w:rsidRPr="006E2D8E">
        <w:rPr>
          <w:i/>
          <w:iCs/>
        </w:rPr>
        <w:t>==== Comments Deadline ====</w:t>
      </w:r>
    </w:p>
    <w:p w14:paraId="7EE97D6B" w14:textId="77777777" w:rsidR="0098377F" w:rsidRPr="006E2D8E" w:rsidRDefault="0098377F" w:rsidP="0098377F">
      <w:pPr>
        <w:pStyle w:val="FP"/>
        <w:keepNext/>
        <w:rPr>
          <w:i/>
          <w:iCs/>
        </w:rPr>
      </w:pPr>
    </w:p>
    <w:p w14:paraId="5E7D5FCA" w14:textId="77777777" w:rsidR="0098377F" w:rsidRPr="00DA12F6" w:rsidRDefault="0098377F" w:rsidP="0098377F">
      <w:pPr>
        <w:keepNext/>
        <w:rPr>
          <w:rFonts w:cs="Arial"/>
          <w:b/>
        </w:rPr>
      </w:pPr>
      <w:r w:rsidRPr="00DA12F6">
        <w:rPr>
          <w:rFonts w:cs="Arial"/>
          <w:b/>
        </w:rPr>
        <w:t>Discussion and conclusion:</w:t>
      </w:r>
    </w:p>
    <w:p w14:paraId="0AD0B435" w14:textId="0AA07CDD" w:rsidR="0098377F" w:rsidRDefault="0098377F" w:rsidP="0098377F">
      <w:r>
        <w:t xml:space="preserve">Huawei suggested r01 with changes to the note. This was agreed and was revised in </w:t>
      </w:r>
      <w:r w:rsidRPr="00E777FA">
        <w:rPr>
          <w:color w:val="0000FF"/>
        </w:rPr>
        <w:t>S2-2203</w:t>
      </w:r>
      <w:r>
        <w:rPr>
          <w:color w:val="0000FF"/>
        </w:rPr>
        <w:t>605</w:t>
      </w:r>
      <w:r>
        <w:t xml:space="preserve">, which was </w:t>
      </w:r>
      <w:r w:rsidRPr="00C3284B">
        <w:rPr>
          <w:color w:val="FF0000"/>
          <w:lang w:eastAsia="en-US"/>
        </w:rPr>
        <w:t>approved</w:t>
      </w:r>
      <w:r>
        <w:t>.</w:t>
      </w:r>
    </w:p>
    <w:p w14:paraId="039E1758" w14:textId="77777777" w:rsidR="0098377F" w:rsidRDefault="0098377F" w:rsidP="0098377F"/>
    <w:p w14:paraId="465BF588" w14:textId="77777777" w:rsidR="00227F8C" w:rsidRDefault="00227F8C" w:rsidP="00227F8C">
      <w:pPr>
        <w:keepNext/>
        <w:pBdr>
          <w:top w:val="single" w:sz="4" w:space="1" w:color="auto"/>
        </w:pBdr>
      </w:pPr>
      <w:r>
        <w:rPr>
          <w:color w:val="0000FF"/>
        </w:rPr>
        <w:t>S2-2202878</w:t>
      </w:r>
      <w:r>
        <w:t xml:space="preserve"> (P-CR) PCR 23.700-60: Architectural assumption on the PDU Session for XRM services. (Source: MediaTek Inc.)</w:t>
      </w:r>
    </w:p>
    <w:p w14:paraId="50E733B4" w14:textId="77777777" w:rsidR="00227F8C" w:rsidRPr="00A54044" w:rsidRDefault="00227F8C" w:rsidP="00227F8C">
      <w:pPr>
        <w:pStyle w:val="FP"/>
        <w:keepNext/>
        <w:rPr>
          <w:b/>
          <w:bCs/>
          <w:i/>
          <w:iCs/>
          <w:lang w:eastAsia="en-US"/>
        </w:rPr>
      </w:pPr>
      <w:r w:rsidRPr="00A54044">
        <w:rPr>
          <w:b/>
          <w:bCs/>
          <w:i/>
          <w:iCs/>
          <w:lang w:eastAsia="en-US"/>
        </w:rPr>
        <w:t>e-mail comments:</w:t>
      </w:r>
    </w:p>
    <w:p w14:paraId="50B75D4D" w14:textId="77777777" w:rsidR="00227F8C" w:rsidRPr="006E2D8E" w:rsidRDefault="00227F8C" w:rsidP="00227F8C">
      <w:pPr>
        <w:pStyle w:val="FP"/>
        <w:keepNext/>
        <w:rPr>
          <w:i/>
          <w:iCs/>
        </w:rPr>
      </w:pPr>
      <w:proofErr w:type="spellStart"/>
      <w:r w:rsidRPr="006E2D8E">
        <w:rPr>
          <w:i/>
          <w:iCs/>
        </w:rPr>
        <w:t>Youngkyo</w:t>
      </w:r>
      <w:proofErr w:type="spellEnd"/>
      <w:r w:rsidRPr="006E2D8E">
        <w:rPr>
          <w:i/>
          <w:iCs/>
        </w:rPr>
        <w:t>(Samsung) comments.</w:t>
      </w:r>
    </w:p>
    <w:p w14:paraId="258335CE" w14:textId="77777777" w:rsidR="00227F8C" w:rsidRPr="006E2D8E" w:rsidRDefault="00227F8C" w:rsidP="00227F8C">
      <w:pPr>
        <w:pStyle w:val="FP"/>
        <w:keepNext/>
        <w:rPr>
          <w:i/>
          <w:iCs/>
        </w:rPr>
      </w:pPr>
      <w:r w:rsidRPr="006E2D8E">
        <w:rPr>
          <w:i/>
          <w:iCs/>
        </w:rPr>
        <w:t>Xiaowan (vivo) comments on r00 and r01</w:t>
      </w:r>
    </w:p>
    <w:p w14:paraId="35B3E9B7" w14:textId="77777777" w:rsidR="00227F8C" w:rsidRPr="006E2D8E" w:rsidRDefault="00227F8C" w:rsidP="00227F8C">
      <w:pPr>
        <w:pStyle w:val="FP"/>
        <w:keepNext/>
        <w:rPr>
          <w:i/>
          <w:iCs/>
        </w:rPr>
      </w:pPr>
      <w:proofErr w:type="spellStart"/>
      <w:r w:rsidRPr="006E2D8E">
        <w:rPr>
          <w:i/>
          <w:iCs/>
        </w:rPr>
        <w:t>Youngkyo</w:t>
      </w:r>
      <w:proofErr w:type="spellEnd"/>
      <w:r w:rsidRPr="006E2D8E">
        <w:rPr>
          <w:i/>
          <w:iCs/>
        </w:rPr>
        <w:t>(Samsung) provide a revision.</w:t>
      </w:r>
    </w:p>
    <w:p w14:paraId="5219EF11" w14:textId="77777777" w:rsidR="00227F8C" w:rsidRPr="006E2D8E" w:rsidRDefault="00227F8C" w:rsidP="00227F8C">
      <w:pPr>
        <w:pStyle w:val="FP"/>
        <w:keepNext/>
        <w:rPr>
          <w:i/>
          <w:iCs/>
        </w:rPr>
      </w:pPr>
      <w:r w:rsidRPr="006E2D8E">
        <w:rPr>
          <w:i/>
          <w:iCs/>
        </w:rPr>
        <w:t>Hui(Huawei) provides r01.</w:t>
      </w:r>
    </w:p>
    <w:p w14:paraId="47F533FF" w14:textId="77777777" w:rsidR="00227F8C" w:rsidRPr="006E2D8E" w:rsidRDefault="00227F8C" w:rsidP="00227F8C">
      <w:pPr>
        <w:pStyle w:val="FP"/>
        <w:keepNext/>
        <w:rPr>
          <w:i/>
          <w:iCs/>
        </w:rPr>
      </w:pPr>
      <w:r w:rsidRPr="006E2D8E">
        <w:rPr>
          <w:i/>
          <w:iCs/>
        </w:rPr>
        <w:t>Dan(China Mobile) agree with r01</w:t>
      </w:r>
    </w:p>
    <w:p w14:paraId="24D888CB" w14:textId="77777777" w:rsidR="00227F8C" w:rsidRPr="006E2D8E" w:rsidRDefault="00227F8C" w:rsidP="00227F8C">
      <w:pPr>
        <w:pStyle w:val="FP"/>
        <w:keepNext/>
        <w:rPr>
          <w:i/>
          <w:iCs/>
        </w:rPr>
      </w:pPr>
      <w:r w:rsidRPr="006E2D8E">
        <w:rPr>
          <w:i/>
          <w:iCs/>
        </w:rPr>
        <w:t>Yali (OPPO) indicates r01 is from Samsung.</w:t>
      </w:r>
    </w:p>
    <w:p w14:paraId="22048E58" w14:textId="77777777" w:rsidR="00227F8C" w:rsidRPr="006E2D8E" w:rsidRDefault="00227F8C" w:rsidP="00227F8C">
      <w:pPr>
        <w:pStyle w:val="FP"/>
        <w:keepNext/>
        <w:rPr>
          <w:i/>
          <w:iCs/>
        </w:rPr>
      </w:pPr>
      <w:r w:rsidRPr="006E2D8E">
        <w:rPr>
          <w:i/>
          <w:iCs/>
        </w:rPr>
        <w:t>Chia-Lin (MediaTek) provides r02</w:t>
      </w:r>
    </w:p>
    <w:p w14:paraId="23D57B18" w14:textId="77777777" w:rsidR="00227F8C" w:rsidRPr="006E2D8E" w:rsidRDefault="00227F8C" w:rsidP="00227F8C">
      <w:pPr>
        <w:pStyle w:val="FP"/>
        <w:keepNext/>
        <w:rPr>
          <w:i/>
          <w:iCs/>
        </w:rPr>
      </w:pPr>
      <w:r w:rsidRPr="006E2D8E">
        <w:rPr>
          <w:i/>
          <w:iCs/>
        </w:rPr>
        <w:t>Hui (Huawei) provides r03</w:t>
      </w:r>
    </w:p>
    <w:p w14:paraId="4FE0193D" w14:textId="77777777" w:rsidR="00227F8C" w:rsidRPr="006E2D8E" w:rsidRDefault="00227F8C" w:rsidP="00227F8C">
      <w:pPr>
        <w:pStyle w:val="FP"/>
        <w:keepNext/>
        <w:rPr>
          <w:i/>
          <w:iCs/>
        </w:rPr>
      </w:pPr>
      <w:r w:rsidRPr="006E2D8E">
        <w:rPr>
          <w:i/>
          <w:iCs/>
        </w:rPr>
        <w:t>==== Revisions Deadline ====</w:t>
      </w:r>
    </w:p>
    <w:p w14:paraId="63352AF9" w14:textId="77777777" w:rsidR="00227F8C" w:rsidRPr="006E2D8E" w:rsidRDefault="00227F8C" w:rsidP="00227F8C">
      <w:pPr>
        <w:pStyle w:val="FP"/>
        <w:keepNext/>
        <w:rPr>
          <w:i/>
          <w:iCs/>
        </w:rPr>
      </w:pPr>
      <w:r w:rsidRPr="006E2D8E">
        <w:rPr>
          <w:i/>
          <w:iCs/>
        </w:rPr>
        <w:t>==== Comments Deadline ====</w:t>
      </w:r>
    </w:p>
    <w:p w14:paraId="09BE8F4B" w14:textId="77777777" w:rsidR="00227F8C" w:rsidRPr="006E2D8E" w:rsidRDefault="00227F8C" w:rsidP="00227F8C">
      <w:pPr>
        <w:pStyle w:val="FP"/>
        <w:keepNext/>
        <w:rPr>
          <w:i/>
          <w:iCs/>
        </w:rPr>
      </w:pPr>
    </w:p>
    <w:p w14:paraId="6E8BD4E2" w14:textId="77777777" w:rsidR="00227F8C" w:rsidRPr="00DA12F6" w:rsidRDefault="00227F8C" w:rsidP="00227F8C">
      <w:pPr>
        <w:keepNext/>
        <w:rPr>
          <w:rFonts w:cs="Arial"/>
          <w:b/>
        </w:rPr>
      </w:pPr>
      <w:r w:rsidRPr="00DA12F6">
        <w:rPr>
          <w:rFonts w:cs="Arial"/>
          <w:b/>
        </w:rPr>
        <w:t>Discussion and conclusion:</w:t>
      </w:r>
    </w:p>
    <w:p w14:paraId="0572DB7D" w14:textId="5704803C" w:rsidR="00227F8C" w:rsidRDefault="00227F8C" w:rsidP="00227F8C">
      <w:r>
        <w:t xml:space="preserve">MediaTek suggested r06 is the best starting point for further consideration at the next meeting. Nokia could not accept r06 and preferred to postpone for further discussion  Ericsson supported postponing this. This was then </w:t>
      </w:r>
      <w:r w:rsidRPr="00227F8C">
        <w:rPr>
          <w:color w:val="FF0000"/>
        </w:rPr>
        <w:t>postponed</w:t>
      </w:r>
      <w:r>
        <w:t>.</w:t>
      </w:r>
    </w:p>
    <w:p w14:paraId="649D5878" w14:textId="77777777" w:rsidR="002B2082" w:rsidRDefault="002B2082" w:rsidP="002B2082"/>
    <w:p w14:paraId="39F54096" w14:textId="77777777" w:rsidR="00227F8C" w:rsidRDefault="00227F8C" w:rsidP="00227F8C">
      <w:pPr>
        <w:keepNext/>
        <w:pBdr>
          <w:top w:val="single" w:sz="4" w:space="1" w:color="auto"/>
        </w:pBdr>
      </w:pPr>
      <w:r>
        <w:rPr>
          <w:color w:val="0000FF"/>
        </w:rPr>
        <w:lastRenderedPageBreak/>
        <w:t>S2-2202107</w:t>
      </w:r>
      <w:r>
        <w:t xml:space="preserve"> (P-CR) Solution for KI#1 handling multiple QoS flows of one UE together. (Source: Vivo)</w:t>
      </w:r>
    </w:p>
    <w:p w14:paraId="10BB83C6" w14:textId="77777777" w:rsidR="00227F8C" w:rsidRPr="00A54044" w:rsidRDefault="00227F8C" w:rsidP="00227F8C">
      <w:pPr>
        <w:pStyle w:val="FP"/>
        <w:keepNext/>
        <w:rPr>
          <w:b/>
          <w:bCs/>
          <w:i/>
          <w:iCs/>
          <w:lang w:eastAsia="en-US"/>
        </w:rPr>
      </w:pPr>
      <w:r w:rsidRPr="00A54044">
        <w:rPr>
          <w:b/>
          <w:bCs/>
          <w:i/>
          <w:iCs/>
          <w:lang w:eastAsia="en-US"/>
        </w:rPr>
        <w:t>e-mail comments:</w:t>
      </w:r>
    </w:p>
    <w:p w14:paraId="04BB0F23" w14:textId="77777777" w:rsidR="00227F8C" w:rsidRPr="0053016A" w:rsidRDefault="00227F8C" w:rsidP="00227F8C">
      <w:pPr>
        <w:pStyle w:val="FP"/>
        <w:keepNext/>
        <w:rPr>
          <w:i/>
          <w:iCs/>
        </w:rPr>
      </w:pPr>
      <w:proofErr w:type="spellStart"/>
      <w:r w:rsidRPr="0053016A">
        <w:rPr>
          <w:i/>
          <w:iCs/>
        </w:rPr>
        <w:t>Xinpeng</w:t>
      </w:r>
      <w:proofErr w:type="spellEnd"/>
      <w:r w:rsidRPr="0053016A">
        <w:rPr>
          <w:i/>
          <w:iCs/>
        </w:rPr>
        <w:t>(Huawei) comments.</w:t>
      </w:r>
    </w:p>
    <w:p w14:paraId="17405AC7" w14:textId="77777777" w:rsidR="00227F8C" w:rsidRPr="0053016A" w:rsidRDefault="00227F8C" w:rsidP="00227F8C">
      <w:pPr>
        <w:pStyle w:val="FP"/>
        <w:keepNext/>
        <w:rPr>
          <w:i/>
          <w:iCs/>
        </w:rPr>
      </w:pPr>
      <w:r w:rsidRPr="0053016A">
        <w:rPr>
          <w:i/>
          <w:iCs/>
        </w:rPr>
        <w:t>Dan(China Mobile) comments.</w:t>
      </w:r>
    </w:p>
    <w:p w14:paraId="1AE74C74" w14:textId="77777777" w:rsidR="00227F8C" w:rsidRPr="0053016A" w:rsidRDefault="00227F8C" w:rsidP="00227F8C">
      <w:pPr>
        <w:pStyle w:val="FP"/>
        <w:keepNext/>
        <w:rPr>
          <w:i/>
          <w:iCs/>
        </w:rPr>
      </w:pPr>
      <w:r w:rsidRPr="0053016A">
        <w:rPr>
          <w:i/>
          <w:iCs/>
        </w:rPr>
        <w:t>Xiaowan (vivo) provides r01</w:t>
      </w:r>
    </w:p>
    <w:p w14:paraId="366CAE8C" w14:textId="77777777" w:rsidR="00227F8C" w:rsidRPr="0053016A" w:rsidRDefault="00227F8C" w:rsidP="00227F8C">
      <w:pPr>
        <w:pStyle w:val="FP"/>
        <w:keepNext/>
        <w:rPr>
          <w:i/>
          <w:iCs/>
        </w:rPr>
      </w:pPr>
      <w:proofErr w:type="spellStart"/>
      <w:r w:rsidRPr="0053016A">
        <w:rPr>
          <w:i/>
          <w:iCs/>
        </w:rPr>
        <w:t>Youngkyo</w:t>
      </w:r>
      <w:proofErr w:type="spellEnd"/>
      <w:r w:rsidRPr="0053016A">
        <w:rPr>
          <w:i/>
          <w:iCs/>
        </w:rPr>
        <w:t>(Samsung) comments</w:t>
      </w:r>
    </w:p>
    <w:p w14:paraId="0270F160" w14:textId="77777777" w:rsidR="00227F8C" w:rsidRPr="0053016A" w:rsidRDefault="00227F8C" w:rsidP="00227F8C">
      <w:pPr>
        <w:pStyle w:val="FP"/>
        <w:keepNext/>
        <w:rPr>
          <w:i/>
          <w:iCs/>
        </w:rPr>
      </w:pPr>
      <w:r w:rsidRPr="0053016A">
        <w:rPr>
          <w:i/>
          <w:iCs/>
        </w:rPr>
        <w:t xml:space="preserve">Xiaowan (vivo) replies to </w:t>
      </w:r>
      <w:proofErr w:type="spellStart"/>
      <w:r w:rsidRPr="0053016A">
        <w:rPr>
          <w:i/>
          <w:iCs/>
        </w:rPr>
        <w:t>Youngkyo</w:t>
      </w:r>
      <w:proofErr w:type="spellEnd"/>
      <w:r w:rsidRPr="0053016A">
        <w:rPr>
          <w:i/>
          <w:iCs/>
        </w:rPr>
        <w:t>(Samsung)</w:t>
      </w:r>
    </w:p>
    <w:p w14:paraId="41E8B269" w14:textId="77777777" w:rsidR="00227F8C" w:rsidRPr="0053016A" w:rsidRDefault="00227F8C" w:rsidP="00227F8C">
      <w:pPr>
        <w:pStyle w:val="FP"/>
        <w:keepNext/>
        <w:rPr>
          <w:i/>
          <w:iCs/>
        </w:rPr>
      </w:pPr>
      <w:r w:rsidRPr="0053016A">
        <w:rPr>
          <w:i/>
          <w:iCs/>
        </w:rPr>
        <w:t>Dario (Qualcomm) explains why this proposal is out of scope of the KI.</w:t>
      </w:r>
    </w:p>
    <w:p w14:paraId="17114B61" w14:textId="77777777" w:rsidR="00227F8C" w:rsidRPr="0053016A" w:rsidRDefault="00227F8C" w:rsidP="00227F8C">
      <w:pPr>
        <w:pStyle w:val="FP"/>
        <w:keepNext/>
        <w:rPr>
          <w:i/>
          <w:iCs/>
        </w:rPr>
      </w:pPr>
      <w:r w:rsidRPr="0053016A">
        <w:rPr>
          <w:i/>
          <w:iCs/>
        </w:rPr>
        <w:t>Xiaowan(vivo) replies Dario (Qualcomm) that handling the QoS flow together belongs to policy control to support QoS policy coordination between multiple QoS flows</w:t>
      </w:r>
    </w:p>
    <w:p w14:paraId="0D857B91" w14:textId="77777777" w:rsidR="00227F8C" w:rsidRPr="0053016A" w:rsidRDefault="00227F8C" w:rsidP="00227F8C">
      <w:pPr>
        <w:pStyle w:val="FP"/>
        <w:keepNext/>
        <w:rPr>
          <w:i/>
          <w:iCs/>
        </w:rPr>
      </w:pPr>
      <w:r w:rsidRPr="0053016A">
        <w:rPr>
          <w:i/>
          <w:iCs/>
        </w:rPr>
        <w:t xml:space="preserve">Dan(China Mobile) replies Dario and think the policy control related </w:t>
      </w:r>
      <w:proofErr w:type="spellStart"/>
      <w:r w:rsidRPr="0053016A">
        <w:rPr>
          <w:i/>
          <w:iCs/>
        </w:rPr>
        <w:t>functionaliy</w:t>
      </w:r>
      <w:proofErr w:type="spellEnd"/>
      <w:r w:rsidRPr="0053016A">
        <w:rPr>
          <w:i/>
          <w:iCs/>
        </w:rPr>
        <w:t xml:space="preserve"> in SMF,UPF,RAN is in the scope of this KI</w:t>
      </w:r>
    </w:p>
    <w:p w14:paraId="54E22D69" w14:textId="77777777" w:rsidR="00227F8C" w:rsidRPr="0053016A" w:rsidRDefault="00227F8C" w:rsidP="00227F8C">
      <w:pPr>
        <w:pStyle w:val="FP"/>
        <w:keepNext/>
        <w:rPr>
          <w:i/>
          <w:iCs/>
        </w:rPr>
      </w:pPr>
      <w:r w:rsidRPr="0053016A">
        <w:rPr>
          <w:i/>
          <w:iCs/>
        </w:rPr>
        <w:t>Jinhua(Xiaomi) provides comments, with r03,</w:t>
      </w:r>
    </w:p>
    <w:p w14:paraId="03F4F6C8" w14:textId="77777777" w:rsidR="00227F8C" w:rsidRPr="0053016A" w:rsidRDefault="00227F8C" w:rsidP="00227F8C">
      <w:pPr>
        <w:pStyle w:val="FP"/>
        <w:keepNext/>
        <w:rPr>
          <w:i/>
          <w:iCs/>
        </w:rPr>
      </w:pPr>
      <w:r w:rsidRPr="0053016A">
        <w:rPr>
          <w:i/>
          <w:iCs/>
        </w:rPr>
        <w:t>Jinhua(Xiaomi) provides r04</w:t>
      </w:r>
    </w:p>
    <w:p w14:paraId="67ABFDC4" w14:textId="77777777" w:rsidR="00227F8C" w:rsidRPr="0053016A" w:rsidRDefault="00227F8C" w:rsidP="00227F8C">
      <w:pPr>
        <w:pStyle w:val="FP"/>
        <w:keepNext/>
        <w:rPr>
          <w:i/>
          <w:iCs/>
        </w:rPr>
      </w:pPr>
      <w:r w:rsidRPr="0053016A">
        <w:rPr>
          <w:i/>
          <w:iCs/>
        </w:rPr>
        <w:t>==== Revisions Deadline ====</w:t>
      </w:r>
    </w:p>
    <w:p w14:paraId="4C33415D" w14:textId="77777777" w:rsidR="00227F8C" w:rsidRPr="0053016A" w:rsidRDefault="00227F8C" w:rsidP="00227F8C">
      <w:pPr>
        <w:pStyle w:val="FP"/>
        <w:keepNext/>
        <w:rPr>
          <w:i/>
          <w:iCs/>
        </w:rPr>
      </w:pPr>
      <w:r w:rsidRPr="0053016A">
        <w:rPr>
          <w:i/>
          <w:iCs/>
        </w:rPr>
        <w:t>Dario (Qualcomm) objects to any version of this document because out of scope of the KI. Proposes to discuss this in CC#2/3.</w:t>
      </w:r>
    </w:p>
    <w:p w14:paraId="655F5B9C" w14:textId="77777777" w:rsidR="00227F8C" w:rsidRPr="0053016A" w:rsidRDefault="00227F8C" w:rsidP="00227F8C">
      <w:pPr>
        <w:pStyle w:val="FP"/>
        <w:keepNext/>
        <w:rPr>
          <w:i/>
          <w:iCs/>
        </w:rPr>
      </w:pPr>
      <w:r w:rsidRPr="0053016A">
        <w:rPr>
          <w:i/>
          <w:iCs/>
        </w:rPr>
        <w:t>Dan (China Mobile) states that this solution is within the scope of this KI</w:t>
      </w:r>
    </w:p>
    <w:p w14:paraId="164A4CD0" w14:textId="77777777" w:rsidR="00227F8C" w:rsidRPr="0053016A" w:rsidRDefault="00227F8C" w:rsidP="00227F8C">
      <w:pPr>
        <w:pStyle w:val="FP"/>
        <w:keepNext/>
        <w:rPr>
          <w:i/>
          <w:iCs/>
        </w:rPr>
      </w:pPr>
      <w:r w:rsidRPr="0053016A">
        <w:rPr>
          <w:i/>
          <w:iCs/>
        </w:rPr>
        <w:t>Mike (</w:t>
      </w:r>
      <w:proofErr w:type="spellStart"/>
      <w:r w:rsidRPr="0053016A">
        <w:rPr>
          <w:i/>
          <w:iCs/>
        </w:rPr>
        <w:t>InterDigital</w:t>
      </w:r>
      <w:proofErr w:type="spellEnd"/>
      <w:r w:rsidRPr="0053016A">
        <w:rPr>
          <w:i/>
          <w:iCs/>
        </w:rPr>
        <w:t>) agrees with Dan and points out that the SID (SP-211646) says that WT#1 may have RAN impact.</w:t>
      </w:r>
    </w:p>
    <w:p w14:paraId="3B717292" w14:textId="77777777" w:rsidR="00227F8C" w:rsidRPr="0053016A" w:rsidRDefault="00227F8C" w:rsidP="00227F8C">
      <w:pPr>
        <w:pStyle w:val="FP"/>
        <w:keepNext/>
        <w:rPr>
          <w:i/>
          <w:iCs/>
        </w:rPr>
      </w:pPr>
      <w:r w:rsidRPr="0053016A">
        <w:rPr>
          <w:i/>
          <w:iCs/>
        </w:rPr>
        <w:t>Xiaowan(vivo) seconds Dan (China Mobile) and Mike (</w:t>
      </w:r>
      <w:proofErr w:type="spellStart"/>
      <w:r w:rsidRPr="0053016A">
        <w:rPr>
          <w:i/>
          <w:iCs/>
        </w:rPr>
        <w:t>InterDigital</w:t>
      </w:r>
      <w:proofErr w:type="spellEnd"/>
      <w:r w:rsidRPr="0053016A">
        <w:rPr>
          <w:i/>
          <w:iCs/>
        </w:rPr>
        <w:t xml:space="preserve">) that the solution is in the scope and asks for CC#3. Furthermore, KI#1&amp;KI#2 are from WT#1.1, possible impacts on AF, PCF, RAN are not excluded and the NFs between RAN and PCF may be impacted as well. The same reply is applied to 'out of scope' comments on </w:t>
      </w:r>
      <w:r>
        <w:rPr>
          <w:i/>
          <w:iCs/>
          <w:color w:val="0000FF"/>
        </w:rPr>
        <w:t>S2-</w:t>
      </w:r>
      <w:r w:rsidRPr="0053016A">
        <w:rPr>
          <w:i/>
          <w:iCs/>
          <w:color w:val="0000FF"/>
        </w:rPr>
        <w:t>2202750</w:t>
      </w:r>
      <w:r w:rsidRPr="0053016A">
        <w:rPr>
          <w:i/>
          <w:iCs/>
        </w:rPr>
        <w:t>/</w:t>
      </w:r>
      <w:r>
        <w:rPr>
          <w:i/>
          <w:iCs/>
          <w:color w:val="0000FF"/>
        </w:rPr>
        <w:t>S2-</w:t>
      </w:r>
      <w:r w:rsidRPr="0053016A">
        <w:rPr>
          <w:i/>
          <w:iCs/>
          <w:color w:val="0000FF"/>
        </w:rPr>
        <w:t>2202746</w:t>
      </w:r>
      <w:r w:rsidRPr="0053016A">
        <w:rPr>
          <w:i/>
          <w:iCs/>
        </w:rPr>
        <w:t>/</w:t>
      </w:r>
      <w:r>
        <w:rPr>
          <w:i/>
          <w:iCs/>
          <w:color w:val="0000FF"/>
        </w:rPr>
        <w:t>S2-</w:t>
      </w:r>
      <w:r w:rsidRPr="0053016A">
        <w:rPr>
          <w:i/>
          <w:iCs/>
          <w:color w:val="0000FF"/>
        </w:rPr>
        <w:t>2202714</w:t>
      </w:r>
      <w:r w:rsidRPr="0053016A">
        <w:rPr>
          <w:i/>
          <w:iCs/>
        </w:rPr>
        <w:t>/</w:t>
      </w:r>
      <w:r>
        <w:rPr>
          <w:i/>
          <w:iCs/>
          <w:color w:val="0000FF"/>
        </w:rPr>
        <w:t>S2-</w:t>
      </w:r>
      <w:r w:rsidRPr="0053016A">
        <w:rPr>
          <w:i/>
          <w:iCs/>
          <w:color w:val="0000FF"/>
        </w:rPr>
        <w:t>2202371</w:t>
      </w:r>
      <w:r w:rsidRPr="0053016A">
        <w:rPr>
          <w:i/>
          <w:iCs/>
        </w:rPr>
        <w:t>/</w:t>
      </w:r>
      <w:r>
        <w:rPr>
          <w:i/>
          <w:iCs/>
          <w:color w:val="0000FF"/>
        </w:rPr>
        <w:t>S2-</w:t>
      </w:r>
      <w:r w:rsidRPr="0053016A">
        <w:rPr>
          <w:i/>
          <w:iCs/>
          <w:color w:val="0000FF"/>
        </w:rPr>
        <w:t>2202305</w:t>
      </w:r>
      <w:r w:rsidRPr="0053016A">
        <w:rPr>
          <w:i/>
          <w:iCs/>
        </w:rPr>
        <w:t>/</w:t>
      </w:r>
      <w:r>
        <w:rPr>
          <w:i/>
          <w:iCs/>
          <w:color w:val="0000FF"/>
        </w:rPr>
        <w:t>S2-</w:t>
      </w:r>
      <w:r w:rsidRPr="0053016A">
        <w:rPr>
          <w:i/>
          <w:iCs/>
          <w:color w:val="0000FF"/>
        </w:rPr>
        <w:t>2202269</w:t>
      </w:r>
      <w:r w:rsidRPr="0053016A">
        <w:rPr>
          <w:i/>
          <w:iCs/>
        </w:rPr>
        <w:t>/</w:t>
      </w:r>
      <w:r>
        <w:rPr>
          <w:i/>
          <w:iCs/>
          <w:color w:val="0000FF"/>
        </w:rPr>
        <w:t>S2-</w:t>
      </w:r>
      <w:r w:rsidRPr="0053016A">
        <w:rPr>
          <w:i/>
          <w:iCs/>
          <w:color w:val="0000FF"/>
        </w:rPr>
        <w:t>2202107</w:t>
      </w:r>
      <w:r w:rsidRPr="0053016A">
        <w:rPr>
          <w:i/>
          <w:iCs/>
        </w:rPr>
        <w:t>.</w:t>
      </w:r>
    </w:p>
    <w:p w14:paraId="0A452EEC" w14:textId="77777777" w:rsidR="00227F8C" w:rsidRPr="0053016A" w:rsidRDefault="00227F8C" w:rsidP="00227F8C">
      <w:pPr>
        <w:pStyle w:val="FP"/>
        <w:keepNext/>
        <w:rPr>
          <w:i/>
          <w:iCs/>
        </w:rPr>
      </w:pPr>
      <w:r w:rsidRPr="0053016A">
        <w:rPr>
          <w:i/>
          <w:iCs/>
        </w:rPr>
        <w:t>==== Comments Deadline ====</w:t>
      </w:r>
    </w:p>
    <w:p w14:paraId="1B25CC15" w14:textId="77777777" w:rsidR="00227F8C" w:rsidRPr="006E2D8E" w:rsidRDefault="00227F8C" w:rsidP="00227F8C">
      <w:pPr>
        <w:pStyle w:val="FP"/>
        <w:keepNext/>
        <w:rPr>
          <w:i/>
          <w:iCs/>
        </w:rPr>
      </w:pPr>
    </w:p>
    <w:p w14:paraId="14130BE3" w14:textId="77777777" w:rsidR="00227F8C" w:rsidRPr="00DA12F6" w:rsidRDefault="00227F8C" w:rsidP="00227F8C">
      <w:pPr>
        <w:keepNext/>
        <w:rPr>
          <w:rFonts w:cs="Arial"/>
          <w:b/>
        </w:rPr>
      </w:pPr>
      <w:r w:rsidRPr="00DA12F6">
        <w:rPr>
          <w:rFonts w:cs="Arial"/>
          <w:b/>
        </w:rPr>
        <w:t>Discussion and conclusion:</w:t>
      </w:r>
    </w:p>
    <w:p w14:paraId="5A8149EC" w14:textId="77777777" w:rsidR="00E46C7A" w:rsidRDefault="00227F8C" w:rsidP="00227F8C">
      <w:r>
        <w:t xml:space="preserve">Huawei asked for clarification on what is in the scope and provided some slides on this. </w:t>
      </w:r>
    </w:p>
    <w:p w14:paraId="06D70A12" w14:textId="77777777" w:rsidR="00E46C7A" w:rsidRPr="00B575D1" w:rsidRDefault="00E46C7A" w:rsidP="00E46C7A">
      <w:pPr>
        <w:keepNext/>
        <w:rPr>
          <w:b/>
          <w:bCs/>
        </w:rPr>
      </w:pPr>
      <w:r w:rsidRPr="00B575D1">
        <w:rPr>
          <w:b/>
          <w:bCs/>
        </w:rPr>
        <w:t>FS_XRM The Scope of Key Issue1&amp;2-v2.pptx</w:t>
      </w:r>
      <w:r>
        <w:rPr>
          <w:b/>
          <w:bCs/>
        </w:rPr>
        <w:t xml:space="preserve"> (Source: Rapporteur: China Mobile, Huawei)</w:t>
      </w:r>
    </w:p>
    <w:p w14:paraId="02AA02C6" w14:textId="77777777" w:rsidR="00E46C7A" w:rsidRDefault="006806B2" w:rsidP="00E46C7A">
      <w:pPr>
        <w:keepNext/>
      </w:pPr>
      <w:hyperlink r:id="rId11" w:history="1">
        <w:r w:rsidR="00E46C7A" w:rsidRPr="00A05336">
          <w:rPr>
            <w:rStyle w:val="Hyperlink"/>
          </w:rPr>
          <w:t>https://www.3gpp.org/ftp/tsg_sa/WG2_Arch/TSGS2_150E_Electronic_2022-04/INBOX/CCs/CC%233_2022-04-12_1230UTC/FS_XRM%20The%20Scope%20of%20Key%20Issue1%262-v2.pptx</w:t>
        </w:r>
      </w:hyperlink>
    </w:p>
    <w:p w14:paraId="1C9FCBEE" w14:textId="77777777" w:rsidR="00E46C7A" w:rsidRDefault="00E46C7A" w:rsidP="00227F8C"/>
    <w:p w14:paraId="39BBB72B" w14:textId="2CFDB89B" w:rsidR="00227F8C" w:rsidRDefault="00227F8C" w:rsidP="00227F8C">
      <w:r>
        <w:t xml:space="preserve">Qualcomm commented that the scope is for 5G functionalities and the scope of the Key Issue needs to be clarified. OPPO commented that the current scope of the SID is that this 'may be' considered. Ericsson commented that the scope had been reduced to this by TSG SA and should be adhered to. The SA WG2 Chair commented that no common understanding on the scope of this needs to be clarified off-line and decided at the next meeting. Huawei suggested adding a note in the evaluation about the impacts to be resolved in the evaluation stage. Qualcomm disagreed to do this This was then </w:t>
      </w:r>
      <w:r w:rsidRPr="00E66D55">
        <w:rPr>
          <w:color w:val="FF0000"/>
        </w:rPr>
        <w:t>postponed</w:t>
      </w:r>
      <w:r>
        <w:t>.</w:t>
      </w:r>
    </w:p>
    <w:p w14:paraId="5334A14D" w14:textId="77777777" w:rsidR="00227F8C" w:rsidRDefault="00227F8C" w:rsidP="00227F8C"/>
    <w:p w14:paraId="34E99E22" w14:textId="77777777" w:rsidR="00E46C7A" w:rsidRDefault="00E46C7A" w:rsidP="00E46C7A">
      <w:pPr>
        <w:keepNext/>
        <w:pBdr>
          <w:top w:val="single" w:sz="4" w:space="1" w:color="auto"/>
        </w:pBdr>
      </w:pPr>
      <w:r>
        <w:rPr>
          <w:color w:val="0000FF"/>
        </w:rPr>
        <w:t>S2-2202269</w:t>
      </w:r>
      <w:r>
        <w:t xml:space="preserve"> (P-CR) Solution for KI#1,2 on multi-modality flows coordinated transmission. (Source: OPPO)</w:t>
      </w:r>
    </w:p>
    <w:p w14:paraId="016454F9" w14:textId="77777777" w:rsidR="00E46C7A" w:rsidRPr="00A54044" w:rsidRDefault="00E46C7A" w:rsidP="00E46C7A">
      <w:pPr>
        <w:pStyle w:val="FP"/>
        <w:keepNext/>
        <w:rPr>
          <w:b/>
          <w:bCs/>
          <w:i/>
          <w:iCs/>
          <w:lang w:eastAsia="en-US"/>
        </w:rPr>
      </w:pPr>
      <w:r w:rsidRPr="00A54044">
        <w:rPr>
          <w:b/>
          <w:bCs/>
          <w:i/>
          <w:iCs/>
          <w:lang w:eastAsia="en-US"/>
        </w:rPr>
        <w:t>e-mail comments:</w:t>
      </w:r>
    </w:p>
    <w:p w14:paraId="011C870A" w14:textId="77777777" w:rsidR="00E46C7A" w:rsidRPr="0053016A" w:rsidRDefault="00E46C7A" w:rsidP="00E46C7A">
      <w:pPr>
        <w:pStyle w:val="FP"/>
        <w:keepNext/>
        <w:rPr>
          <w:i/>
          <w:iCs/>
        </w:rPr>
      </w:pPr>
      <w:r w:rsidRPr="0053016A">
        <w:rPr>
          <w:i/>
          <w:iCs/>
        </w:rPr>
        <w:t>Dan (China Mobile) asks a question.</w:t>
      </w:r>
    </w:p>
    <w:p w14:paraId="3E752F0D" w14:textId="77777777" w:rsidR="00E46C7A" w:rsidRPr="0053016A" w:rsidRDefault="00E46C7A" w:rsidP="00E46C7A">
      <w:pPr>
        <w:pStyle w:val="FP"/>
        <w:keepNext/>
        <w:rPr>
          <w:i/>
          <w:iCs/>
        </w:rPr>
      </w:pPr>
      <w:r w:rsidRPr="0053016A">
        <w:rPr>
          <w:i/>
          <w:iCs/>
        </w:rPr>
        <w:t>Boren (OPPO) replies to Dan (China Mobile) and provides r01.</w:t>
      </w:r>
    </w:p>
    <w:p w14:paraId="309ACF57" w14:textId="77777777" w:rsidR="00E46C7A" w:rsidRPr="0053016A" w:rsidRDefault="00E46C7A" w:rsidP="00E46C7A">
      <w:pPr>
        <w:pStyle w:val="FP"/>
        <w:keepNext/>
        <w:rPr>
          <w:i/>
          <w:iCs/>
        </w:rPr>
      </w:pPr>
      <w:proofErr w:type="spellStart"/>
      <w:r w:rsidRPr="0053016A">
        <w:rPr>
          <w:i/>
          <w:iCs/>
        </w:rPr>
        <w:t>Xinpeng</w:t>
      </w:r>
      <w:proofErr w:type="spellEnd"/>
      <w:r w:rsidRPr="0053016A">
        <w:rPr>
          <w:i/>
          <w:iCs/>
        </w:rPr>
        <w:t>(Huawei) ask questions for clarification.</w:t>
      </w:r>
    </w:p>
    <w:p w14:paraId="3E10FE05" w14:textId="77777777" w:rsidR="00E46C7A" w:rsidRPr="0053016A" w:rsidRDefault="00E46C7A" w:rsidP="00E46C7A">
      <w:pPr>
        <w:pStyle w:val="FP"/>
        <w:keepNext/>
        <w:rPr>
          <w:i/>
          <w:iCs/>
        </w:rPr>
      </w:pPr>
      <w:proofErr w:type="spellStart"/>
      <w:r w:rsidRPr="0053016A">
        <w:rPr>
          <w:i/>
          <w:iCs/>
        </w:rPr>
        <w:t>Xinpeng</w:t>
      </w:r>
      <w:proofErr w:type="spellEnd"/>
      <w:r w:rsidRPr="0053016A">
        <w:rPr>
          <w:i/>
          <w:iCs/>
        </w:rPr>
        <w:t>(Huawei) ask to add an EN.</w:t>
      </w:r>
    </w:p>
    <w:p w14:paraId="2CEDCF3F" w14:textId="77777777" w:rsidR="00E46C7A" w:rsidRPr="0053016A" w:rsidRDefault="00E46C7A" w:rsidP="00E46C7A">
      <w:pPr>
        <w:pStyle w:val="FP"/>
        <w:keepNext/>
        <w:rPr>
          <w:i/>
          <w:iCs/>
        </w:rPr>
      </w:pPr>
      <w:r w:rsidRPr="0053016A">
        <w:rPr>
          <w:i/>
          <w:iCs/>
        </w:rPr>
        <w:t xml:space="preserve">Boren (OPPO) replies to </w:t>
      </w:r>
      <w:proofErr w:type="spellStart"/>
      <w:r w:rsidRPr="0053016A">
        <w:rPr>
          <w:i/>
          <w:iCs/>
        </w:rPr>
        <w:t>Xinpeng</w:t>
      </w:r>
      <w:proofErr w:type="spellEnd"/>
      <w:r w:rsidRPr="0053016A">
        <w:rPr>
          <w:i/>
          <w:iCs/>
        </w:rPr>
        <w:t xml:space="preserve"> (Huawei) and provides r02.</w:t>
      </w:r>
    </w:p>
    <w:p w14:paraId="3A347E07" w14:textId="77777777" w:rsidR="00E46C7A" w:rsidRPr="0053016A" w:rsidRDefault="00E46C7A" w:rsidP="00E46C7A">
      <w:pPr>
        <w:pStyle w:val="FP"/>
        <w:keepNext/>
        <w:rPr>
          <w:i/>
          <w:iCs/>
        </w:rPr>
      </w:pPr>
      <w:r w:rsidRPr="0053016A">
        <w:rPr>
          <w:i/>
          <w:iCs/>
        </w:rPr>
        <w:t>Dario (Qualcomm)</w:t>
      </w:r>
    </w:p>
    <w:p w14:paraId="0AD399BA" w14:textId="77777777" w:rsidR="00E46C7A" w:rsidRPr="0053016A" w:rsidRDefault="00E46C7A" w:rsidP="00E46C7A">
      <w:pPr>
        <w:pStyle w:val="FP"/>
        <w:keepNext/>
        <w:rPr>
          <w:i/>
          <w:iCs/>
        </w:rPr>
      </w:pPr>
      <w:r w:rsidRPr="0053016A">
        <w:rPr>
          <w:i/>
          <w:iCs/>
        </w:rPr>
        <w:t xml:space="preserve">Boren (OPPO) replies to </w:t>
      </w:r>
      <w:proofErr w:type="spellStart"/>
      <w:r w:rsidRPr="0053016A">
        <w:rPr>
          <w:i/>
          <w:iCs/>
        </w:rPr>
        <w:t>Xinpeng</w:t>
      </w:r>
      <w:proofErr w:type="spellEnd"/>
      <w:r w:rsidRPr="0053016A">
        <w:rPr>
          <w:i/>
          <w:iCs/>
        </w:rPr>
        <w:t xml:space="preserve"> (Huawei).</w:t>
      </w:r>
    </w:p>
    <w:p w14:paraId="72BD3D79" w14:textId="77777777" w:rsidR="00E46C7A" w:rsidRPr="0053016A" w:rsidRDefault="00E46C7A" w:rsidP="00E46C7A">
      <w:pPr>
        <w:pStyle w:val="FP"/>
        <w:keepNext/>
        <w:rPr>
          <w:i/>
          <w:iCs/>
        </w:rPr>
      </w:pPr>
      <w:r w:rsidRPr="0053016A">
        <w:rPr>
          <w:i/>
          <w:iCs/>
        </w:rPr>
        <w:t>Boren (OPPO) replies to Dario (Qualcomm), and provides r03.</w:t>
      </w:r>
    </w:p>
    <w:p w14:paraId="60EC410B" w14:textId="77777777" w:rsidR="00E46C7A" w:rsidRPr="0053016A" w:rsidRDefault="00E46C7A" w:rsidP="00E46C7A">
      <w:pPr>
        <w:pStyle w:val="FP"/>
        <w:keepNext/>
        <w:rPr>
          <w:i/>
          <w:iCs/>
        </w:rPr>
      </w:pPr>
      <w:r w:rsidRPr="0053016A">
        <w:rPr>
          <w:i/>
          <w:iCs/>
        </w:rPr>
        <w:t>Dan (China Mobile ) replies to Dario (Qualcomm). and clearly say this impact for SMF/UPF/RAN is in the KI scope</w:t>
      </w:r>
    </w:p>
    <w:p w14:paraId="62882706" w14:textId="77777777" w:rsidR="00E46C7A" w:rsidRPr="0053016A" w:rsidRDefault="00E46C7A" w:rsidP="00E46C7A">
      <w:pPr>
        <w:pStyle w:val="FP"/>
        <w:keepNext/>
        <w:rPr>
          <w:i/>
          <w:iCs/>
        </w:rPr>
      </w:pPr>
      <w:r w:rsidRPr="0053016A">
        <w:rPr>
          <w:i/>
          <w:iCs/>
        </w:rPr>
        <w:t>==== Revisions Deadline ====</w:t>
      </w:r>
    </w:p>
    <w:p w14:paraId="1C4DFDD4" w14:textId="77777777" w:rsidR="00E46C7A" w:rsidRPr="0053016A" w:rsidRDefault="00E46C7A" w:rsidP="00E46C7A">
      <w:pPr>
        <w:pStyle w:val="FP"/>
        <w:keepNext/>
        <w:rPr>
          <w:i/>
          <w:iCs/>
        </w:rPr>
      </w:pPr>
      <w:r w:rsidRPr="0053016A">
        <w:rPr>
          <w:i/>
          <w:iCs/>
        </w:rPr>
        <w:t>Dario (Qualcomm) objects to any version of this document because out of scope of the KI. Proposes to discuss this in CC#2/3.</w:t>
      </w:r>
    </w:p>
    <w:p w14:paraId="770F7006" w14:textId="77777777" w:rsidR="00E46C7A" w:rsidRPr="0053016A" w:rsidRDefault="00E46C7A" w:rsidP="00E46C7A">
      <w:pPr>
        <w:pStyle w:val="FP"/>
        <w:keepNext/>
        <w:rPr>
          <w:i/>
          <w:iCs/>
        </w:rPr>
      </w:pPr>
      <w:r w:rsidRPr="0053016A">
        <w:rPr>
          <w:i/>
          <w:iCs/>
        </w:rPr>
        <w:t>Boren (OPPO) disagrees with Dario (Qualcomm), since the SMF/UPF/RAN impacts are not excluded by the KI nor the WT. Believes that this paper and other papers received similar objections are within scope.</w:t>
      </w:r>
    </w:p>
    <w:p w14:paraId="2649975C" w14:textId="77777777" w:rsidR="00E46C7A" w:rsidRPr="0053016A" w:rsidRDefault="00E46C7A" w:rsidP="00E46C7A">
      <w:pPr>
        <w:pStyle w:val="FP"/>
        <w:keepNext/>
        <w:rPr>
          <w:i/>
          <w:iCs/>
        </w:rPr>
      </w:pPr>
      <w:r w:rsidRPr="0053016A">
        <w:rPr>
          <w:i/>
          <w:iCs/>
        </w:rPr>
        <w:t>Dan (China Mobile) states that this solution is within the scope of this KI</w:t>
      </w:r>
    </w:p>
    <w:p w14:paraId="70405D97" w14:textId="77777777" w:rsidR="00E46C7A" w:rsidRPr="0053016A" w:rsidRDefault="00E46C7A" w:rsidP="00E46C7A">
      <w:pPr>
        <w:pStyle w:val="FP"/>
        <w:keepNext/>
        <w:rPr>
          <w:i/>
          <w:iCs/>
        </w:rPr>
      </w:pPr>
      <w:r w:rsidRPr="0053016A">
        <w:rPr>
          <w:i/>
          <w:iCs/>
        </w:rPr>
        <w:t>Yali (OPPO) asks to discuss this paper on CC#3.</w:t>
      </w:r>
    </w:p>
    <w:p w14:paraId="70535A65" w14:textId="77777777" w:rsidR="00E46C7A" w:rsidRPr="0053016A" w:rsidRDefault="00E46C7A" w:rsidP="00E46C7A">
      <w:pPr>
        <w:pStyle w:val="FP"/>
        <w:keepNext/>
        <w:rPr>
          <w:i/>
          <w:iCs/>
        </w:rPr>
      </w:pPr>
      <w:r w:rsidRPr="0053016A">
        <w:rPr>
          <w:i/>
          <w:iCs/>
        </w:rPr>
        <w:t>==== Comments Deadline ====</w:t>
      </w:r>
    </w:p>
    <w:p w14:paraId="48BFCE4D" w14:textId="77777777" w:rsidR="00E46C7A" w:rsidRPr="006E2D8E" w:rsidRDefault="00E46C7A" w:rsidP="00E46C7A">
      <w:pPr>
        <w:pStyle w:val="FP"/>
        <w:keepNext/>
        <w:rPr>
          <w:i/>
          <w:iCs/>
        </w:rPr>
      </w:pPr>
    </w:p>
    <w:p w14:paraId="015A3253" w14:textId="77777777" w:rsidR="00E46C7A" w:rsidRPr="00DA12F6" w:rsidRDefault="00E46C7A" w:rsidP="00E46C7A">
      <w:pPr>
        <w:keepNext/>
        <w:rPr>
          <w:rFonts w:cs="Arial"/>
          <w:b/>
        </w:rPr>
      </w:pPr>
      <w:r w:rsidRPr="00DA12F6">
        <w:rPr>
          <w:rFonts w:cs="Arial"/>
          <w:b/>
        </w:rPr>
        <w:t>Discussion and conclusion:</w:t>
      </w:r>
    </w:p>
    <w:p w14:paraId="2DBA87B7" w14:textId="77777777" w:rsidR="00E46C7A" w:rsidRDefault="00E46C7A" w:rsidP="00E46C7A">
      <w:r w:rsidRPr="00E46C7A">
        <w:t xml:space="preserve">This was </w:t>
      </w:r>
      <w:r>
        <w:rPr>
          <w:color w:val="FF0000"/>
        </w:rPr>
        <w:t>p</w:t>
      </w:r>
      <w:r w:rsidRPr="00E46C7A">
        <w:rPr>
          <w:color w:val="FF0000"/>
        </w:rPr>
        <w:t>ostponed</w:t>
      </w:r>
      <w:r>
        <w:t>.</w:t>
      </w:r>
    </w:p>
    <w:p w14:paraId="4DE9FD63" w14:textId="77777777" w:rsidR="00E46C7A" w:rsidRDefault="00E46C7A" w:rsidP="00E46C7A"/>
    <w:p w14:paraId="2D60557E" w14:textId="77777777" w:rsidR="00E46C7A" w:rsidRDefault="00E46C7A" w:rsidP="00E46C7A">
      <w:pPr>
        <w:keepNext/>
        <w:pBdr>
          <w:top w:val="single" w:sz="4" w:space="1" w:color="auto"/>
        </w:pBdr>
      </w:pPr>
      <w:r>
        <w:rPr>
          <w:color w:val="0000FF"/>
        </w:rPr>
        <w:lastRenderedPageBreak/>
        <w:t>S2-2202305</w:t>
      </w:r>
      <w:r>
        <w:t xml:space="preserve"> (P-CR) KI#1, KI#2 Solution proposal: Policy Control enhancements for multi-modal traffic. (Source: Nokia, Nokia Shanghai Bell)</w:t>
      </w:r>
    </w:p>
    <w:p w14:paraId="63BC8442" w14:textId="77777777" w:rsidR="00E46C7A" w:rsidRPr="00A54044" w:rsidRDefault="00E46C7A" w:rsidP="00E46C7A">
      <w:pPr>
        <w:pStyle w:val="FP"/>
        <w:keepNext/>
        <w:rPr>
          <w:b/>
          <w:bCs/>
          <w:i/>
          <w:iCs/>
          <w:lang w:eastAsia="en-US"/>
        </w:rPr>
      </w:pPr>
      <w:r w:rsidRPr="00A54044">
        <w:rPr>
          <w:b/>
          <w:bCs/>
          <w:i/>
          <w:iCs/>
          <w:lang w:eastAsia="en-US"/>
        </w:rPr>
        <w:t>e-mail comments:</w:t>
      </w:r>
    </w:p>
    <w:p w14:paraId="522ACEBD" w14:textId="77777777" w:rsidR="00E46C7A" w:rsidRPr="0053016A" w:rsidRDefault="00E46C7A" w:rsidP="00E46C7A">
      <w:pPr>
        <w:pStyle w:val="FP"/>
        <w:keepNext/>
        <w:rPr>
          <w:i/>
          <w:iCs/>
        </w:rPr>
      </w:pPr>
      <w:r w:rsidRPr="0053016A">
        <w:rPr>
          <w:i/>
          <w:iCs/>
        </w:rPr>
        <w:t>Saso (Intel) seeks clarification.</w:t>
      </w:r>
    </w:p>
    <w:p w14:paraId="4F49FEAD" w14:textId="77777777" w:rsidR="00E46C7A" w:rsidRPr="0053016A" w:rsidRDefault="00E46C7A" w:rsidP="00E46C7A">
      <w:pPr>
        <w:pStyle w:val="FP"/>
        <w:keepNext/>
        <w:rPr>
          <w:i/>
          <w:iCs/>
        </w:rPr>
      </w:pPr>
      <w:r w:rsidRPr="0053016A">
        <w:rPr>
          <w:i/>
          <w:iCs/>
        </w:rPr>
        <w:t>Devaki (Nokia) replies.</w:t>
      </w:r>
    </w:p>
    <w:p w14:paraId="64BC20C4" w14:textId="77777777" w:rsidR="00E46C7A" w:rsidRPr="0053016A" w:rsidRDefault="00E46C7A" w:rsidP="00E46C7A">
      <w:pPr>
        <w:pStyle w:val="FP"/>
        <w:keepNext/>
        <w:rPr>
          <w:i/>
          <w:iCs/>
        </w:rPr>
      </w:pPr>
      <w:r w:rsidRPr="0053016A">
        <w:rPr>
          <w:i/>
          <w:iCs/>
        </w:rPr>
        <w:t>Chris Joul (T-Mobile USA) provides comments</w:t>
      </w:r>
    </w:p>
    <w:p w14:paraId="2041EAF4" w14:textId="77777777" w:rsidR="00E46C7A" w:rsidRPr="0053016A" w:rsidRDefault="00E46C7A" w:rsidP="00E46C7A">
      <w:pPr>
        <w:pStyle w:val="FP"/>
        <w:keepNext/>
        <w:rPr>
          <w:i/>
          <w:iCs/>
        </w:rPr>
      </w:pPr>
      <w:proofErr w:type="spellStart"/>
      <w:r w:rsidRPr="0053016A">
        <w:rPr>
          <w:i/>
          <w:iCs/>
        </w:rPr>
        <w:t>Youngkyo</w:t>
      </w:r>
      <w:proofErr w:type="spellEnd"/>
      <w:r w:rsidRPr="0053016A">
        <w:rPr>
          <w:i/>
          <w:iCs/>
        </w:rPr>
        <w:t>(Samsung) comments.</w:t>
      </w:r>
    </w:p>
    <w:p w14:paraId="1BDF4DC3" w14:textId="77777777" w:rsidR="00E46C7A" w:rsidRPr="0053016A" w:rsidRDefault="00E46C7A" w:rsidP="00E46C7A">
      <w:pPr>
        <w:pStyle w:val="FP"/>
        <w:keepNext/>
        <w:rPr>
          <w:i/>
          <w:iCs/>
        </w:rPr>
      </w:pPr>
      <w:r w:rsidRPr="0053016A">
        <w:rPr>
          <w:i/>
          <w:iCs/>
        </w:rPr>
        <w:t>Saso (Intel) provides r01.</w:t>
      </w:r>
    </w:p>
    <w:p w14:paraId="60B6F161" w14:textId="77777777" w:rsidR="00E46C7A" w:rsidRPr="0053016A" w:rsidRDefault="00E46C7A" w:rsidP="00E46C7A">
      <w:pPr>
        <w:pStyle w:val="FP"/>
        <w:keepNext/>
        <w:rPr>
          <w:i/>
          <w:iCs/>
        </w:rPr>
      </w:pPr>
      <w:r w:rsidRPr="0053016A">
        <w:rPr>
          <w:i/>
          <w:iCs/>
        </w:rPr>
        <w:t>Boren (OPPO) comments.</w:t>
      </w:r>
    </w:p>
    <w:p w14:paraId="6556F146" w14:textId="77777777" w:rsidR="00E46C7A" w:rsidRPr="0053016A" w:rsidRDefault="00E46C7A" w:rsidP="00E46C7A">
      <w:pPr>
        <w:pStyle w:val="FP"/>
        <w:keepNext/>
        <w:rPr>
          <w:i/>
          <w:iCs/>
        </w:rPr>
      </w:pPr>
      <w:r w:rsidRPr="0053016A">
        <w:rPr>
          <w:i/>
          <w:iCs/>
        </w:rPr>
        <w:t>Devaki (Nokia) comments.</w:t>
      </w:r>
    </w:p>
    <w:p w14:paraId="5372FEDE" w14:textId="77777777" w:rsidR="00E46C7A" w:rsidRPr="0053016A" w:rsidRDefault="00E46C7A" w:rsidP="00E46C7A">
      <w:pPr>
        <w:pStyle w:val="FP"/>
        <w:keepNext/>
        <w:rPr>
          <w:i/>
          <w:iCs/>
        </w:rPr>
      </w:pPr>
      <w:r w:rsidRPr="0053016A">
        <w:rPr>
          <w:i/>
          <w:iCs/>
        </w:rPr>
        <w:t>Devaki (Nokia) is fine with r01 and replies to Boren.</w:t>
      </w:r>
    </w:p>
    <w:p w14:paraId="7DA86ED3" w14:textId="77777777" w:rsidR="00E46C7A" w:rsidRPr="0053016A" w:rsidRDefault="00E46C7A" w:rsidP="00E46C7A">
      <w:pPr>
        <w:pStyle w:val="FP"/>
        <w:keepNext/>
        <w:rPr>
          <w:i/>
          <w:iCs/>
        </w:rPr>
      </w:pPr>
      <w:r w:rsidRPr="0053016A">
        <w:rPr>
          <w:i/>
          <w:iCs/>
        </w:rPr>
        <w:t>Dario (Qualcomm) believes the solution is out of scope of the KI because it impacts more than just policies/policy control.</w:t>
      </w:r>
    </w:p>
    <w:p w14:paraId="41B08F3C" w14:textId="77777777" w:rsidR="00E46C7A" w:rsidRPr="0053016A" w:rsidRDefault="00E46C7A" w:rsidP="00E46C7A">
      <w:pPr>
        <w:pStyle w:val="FP"/>
        <w:keepNext/>
        <w:rPr>
          <w:i/>
          <w:iCs/>
        </w:rPr>
      </w:pPr>
      <w:r w:rsidRPr="0053016A">
        <w:rPr>
          <w:i/>
          <w:iCs/>
        </w:rPr>
        <w:t>Devaki (Nokia) replies that there is a misunderstanding with QCOM's comment related to the scope of the WT and KI. Policy enhancements does not preclude RAN impact (in fact, one fundamental policy is about 5QI for which RAN is the key consumer).</w:t>
      </w:r>
    </w:p>
    <w:p w14:paraId="2D73D0EE" w14:textId="77777777" w:rsidR="00E46C7A" w:rsidRPr="0053016A" w:rsidRDefault="00E46C7A" w:rsidP="00E46C7A">
      <w:pPr>
        <w:pStyle w:val="FP"/>
        <w:keepNext/>
        <w:rPr>
          <w:i/>
          <w:iCs/>
        </w:rPr>
      </w:pPr>
      <w:r w:rsidRPr="0053016A">
        <w:rPr>
          <w:i/>
          <w:iCs/>
        </w:rPr>
        <w:t>Boren (OPPO) provides r02.</w:t>
      </w:r>
    </w:p>
    <w:p w14:paraId="4F231606" w14:textId="77777777" w:rsidR="00E46C7A" w:rsidRPr="0053016A" w:rsidRDefault="00E46C7A" w:rsidP="00E46C7A">
      <w:pPr>
        <w:pStyle w:val="FP"/>
        <w:keepNext/>
        <w:rPr>
          <w:i/>
          <w:iCs/>
        </w:rPr>
      </w:pPr>
      <w:r w:rsidRPr="0053016A">
        <w:rPr>
          <w:i/>
          <w:iCs/>
        </w:rPr>
        <w:t>Dan (China Mobile ) replies to Dario (Qualcomm). and clearly say this impact for SMF/UPF/RAN is in the KI scope</w:t>
      </w:r>
    </w:p>
    <w:p w14:paraId="1010BCAC" w14:textId="77777777" w:rsidR="00E46C7A" w:rsidRPr="0053016A" w:rsidRDefault="00E46C7A" w:rsidP="00E46C7A">
      <w:pPr>
        <w:pStyle w:val="FP"/>
        <w:keepNext/>
        <w:rPr>
          <w:i/>
          <w:iCs/>
        </w:rPr>
      </w:pPr>
      <w:r w:rsidRPr="0053016A">
        <w:rPr>
          <w:i/>
          <w:iCs/>
        </w:rPr>
        <w:t>==== Revisions Deadline ====</w:t>
      </w:r>
    </w:p>
    <w:p w14:paraId="6D22D9D0" w14:textId="77777777" w:rsidR="00E46C7A" w:rsidRPr="0053016A" w:rsidRDefault="00E46C7A" w:rsidP="00E46C7A">
      <w:pPr>
        <w:pStyle w:val="FP"/>
        <w:keepNext/>
        <w:rPr>
          <w:i/>
          <w:iCs/>
        </w:rPr>
      </w:pPr>
      <w:r w:rsidRPr="0053016A">
        <w:rPr>
          <w:i/>
          <w:iCs/>
        </w:rPr>
        <w:t>Dario (Qualcomm) objects to any version of this document because out of scope of the KI. Proposes to discuss this in CC#2/3.</w:t>
      </w:r>
    </w:p>
    <w:p w14:paraId="6D0AFDC4" w14:textId="77777777" w:rsidR="00E46C7A" w:rsidRPr="0053016A" w:rsidRDefault="00E46C7A" w:rsidP="00E46C7A">
      <w:pPr>
        <w:pStyle w:val="FP"/>
        <w:keepNext/>
        <w:rPr>
          <w:i/>
          <w:iCs/>
        </w:rPr>
      </w:pPr>
      <w:r w:rsidRPr="0053016A">
        <w:rPr>
          <w:i/>
          <w:iCs/>
        </w:rPr>
        <w:t>Dan (China Mobile) states that this solution is within the scope of this KI</w:t>
      </w:r>
    </w:p>
    <w:p w14:paraId="59B6361F" w14:textId="77777777" w:rsidR="00E46C7A" w:rsidRPr="0053016A" w:rsidRDefault="00E46C7A" w:rsidP="00E46C7A">
      <w:pPr>
        <w:pStyle w:val="FP"/>
        <w:keepNext/>
        <w:rPr>
          <w:i/>
          <w:iCs/>
        </w:rPr>
      </w:pPr>
      <w:r w:rsidRPr="0053016A">
        <w:rPr>
          <w:i/>
          <w:iCs/>
        </w:rPr>
        <w:t>==== Comments Deadline ====</w:t>
      </w:r>
    </w:p>
    <w:p w14:paraId="3E472F15" w14:textId="77777777" w:rsidR="00E46C7A" w:rsidRPr="006E2D8E" w:rsidRDefault="00E46C7A" w:rsidP="00E46C7A">
      <w:pPr>
        <w:pStyle w:val="FP"/>
        <w:keepNext/>
        <w:rPr>
          <w:i/>
          <w:iCs/>
        </w:rPr>
      </w:pPr>
    </w:p>
    <w:p w14:paraId="4BE62114" w14:textId="77777777" w:rsidR="00E46C7A" w:rsidRPr="00DA12F6" w:rsidRDefault="00E46C7A" w:rsidP="00E46C7A">
      <w:pPr>
        <w:keepNext/>
        <w:rPr>
          <w:rFonts w:cs="Arial"/>
          <w:b/>
        </w:rPr>
      </w:pPr>
      <w:r w:rsidRPr="00DA12F6">
        <w:rPr>
          <w:rFonts w:cs="Arial"/>
          <w:b/>
        </w:rPr>
        <w:t>Discussion and conclusion:</w:t>
      </w:r>
    </w:p>
    <w:p w14:paraId="42A42209" w14:textId="77777777" w:rsidR="00E46C7A" w:rsidRDefault="00E46C7A" w:rsidP="00E46C7A">
      <w:r w:rsidRPr="00E46C7A">
        <w:t xml:space="preserve">This was </w:t>
      </w:r>
      <w:r>
        <w:rPr>
          <w:color w:val="FF0000"/>
        </w:rPr>
        <w:t>p</w:t>
      </w:r>
      <w:r w:rsidRPr="00E46C7A">
        <w:rPr>
          <w:color w:val="FF0000"/>
        </w:rPr>
        <w:t>ostponed</w:t>
      </w:r>
      <w:r>
        <w:t>.</w:t>
      </w:r>
    </w:p>
    <w:p w14:paraId="42ABEA82" w14:textId="77777777" w:rsidR="00E46C7A" w:rsidRDefault="00E46C7A" w:rsidP="00E46C7A"/>
    <w:p w14:paraId="096A8584" w14:textId="77777777" w:rsidR="00E46C7A" w:rsidRDefault="00E46C7A" w:rsidP="00E46C7A">
      <w:pPr>
        <w:keepNext/>
        <w:pBdr>
          <w:top w:val="single" w:sz="4" w:space="1" w:color="auto"/>
        </w:pBdr>
      </w:pPr>
      <w:r>
        <w:rPr>
          <w:color w:val="0000FF"/>
        </w:rPr>
        <w:t>S2-2202371</w:t>
      </w:r>
      <w:r>
        <w:t xml:space="preserve"> (P-CR) Solution: QoS enhancement to support synchronized delivery of multiple QoS flows. (Source: Huawei, </w:t>
      </w:r>
      <w:proofErr w:type="spellStart"/>
      <w:r>
        <w:t>HiSilicon</w:t>
      </w:r>
      <w:proofErr w:type="spellEnd"/>
      <w:r>
        <w:t>)</w:t>
      </w:r>
    </w:p>
    <w:p w14:paraId="5690BBCB" w14:textId="77777777" w:rsidR="00E46C7A" w:rsidRPr="00A54044" w:rsidRDefault="00E46C7A" w:rsidP="00E46C7A">
      <w:pPr>
        <w:pStyle w:val="FP"/>
        <w:keepNext/>
        <w:rPr>
          <w:b/>
          <w:bCs/>
          <w:i/>
          <w:iCs/>
          <w:lang w:eastAsia="en-US"/>
        </w:rPr>
      </w:pPr>
      <w:r w:rsidRPr="00A54044">
        <w:rPr>
          <w:b/>
          <w:bCs/>
          <w:i/>
          <w:iCs/>
          <w:lang w:eastAsia="en-US"/>
        </w:rPr>
        <w:t>e-mail comments:</w:t>
      </w:r>
    </w:p>
    <w:p w14:paraId="09814659" w14:textId="77777777" w:rsidR="00E46C7A" w:rsidRPr="0053016A" w:rsidRDefault="00E46C7A" w:rsidP="00E46C7A">
      <w:pPr>
        <w:pStyle w:val="FP"/>
        <w:keepNext/>
        <w:rPr>
          <w:i/>
          <w:iCs/>
        </w:rPr>
      </w:pPr>
      <w:proofErr w:type="spellStart"/>
      <w:r w:rsidRPr="0053016A">
        <w:rPr>
          <w:i/>
          <w:iCs/>
        </w:rPr>
        <w:t>Youngkyo</w:t>
      </w:r>
      <w:proofErr w:type="spellEnd"/>
      <w:r w:rsidRPr="0053016A">
        <w:rPr>
          <w:i/>
          <w:iCs/>
        </w:rPr>
        <w:t>(Samsung) ask a question.</w:t>
      </w:r>
    </w:p>
    <w:p w14:paraId="3F747184" w14:textId="77777777" w:rsidR="00E46C7A" w:rsidRPr="0053016A" w:rsidRDefault="00E46C7A" w:rsidP="00E46C7A">
      <w:pPr>
        <w:pStyle w:val="FP"/>
        <w:keepNext/>
        <w:rPr>
          <w:i/>
          <w:iCs/>
        </w:rPr>
      </w:pPr>
      <w:r w:rsidRPr="0053016A">
        <w:rPr>
          <w:i/>
          <w:iCs/>
        </w:rPr>
        <w:t>Boren (OPPO) asks for clarification</w:t>
      </w:r>
    </w:p>
    <w:p w14:paraId="71339CBB" w14:textId="77777777" w:rsidR="00E46C7A" w:rsidRPr="0053016A" w:rsidRDefault="00E46C7A" w:rsidP="00E46C7A">
      <w:pPr>
        <w:pStyle w:val="FP"/>
        <w:keepNext/>
        <w:rPr>
          <w:i/>
          <w:iCs/>
        </w:rPr>
      </w:pPr>
      <w:proofErr w:type="spellStart"/>
      <w:r w:rsidRPr="0053016A">
        <w:rPr>
          <w:i/>
          <w:iCs/>
        </w:rPr>
        <w:t>Xinpeng</w:t>
      </w:r>
      <w:proofErr w:type="spellEnd"/>
      <w:r w:rsidRPr="0053016A">
        <w:rPr>
          <w:i/>
          <w:iCs/>
        </w:rPr>
        <w:t xml:space="preserve">(Huawei) Replies to </w:t>
      </w:r>
      <w:proofErr w:type="spellStart"/>
      <w:r w:rsidRPr="0053016A">
        <w:rPr>
          <w:i/>
          <w:iCs/>
        </w:rPr>
        <w:t>Youngkyo</w:t>
      </w:r>
      <w:proofErr w:type="spellEnd"/>
      <w:r w:rsidRPr="0053016A">
        <w:rPr>
          <w:i/>
          <w:iCs/>
        </w:rPr>
        <w:t>(Samsung).</w:t>
      </w:r>
    </w:p>
    <w:p w14:paraId="6410B295" w14:textId="77777777" w:rsidR="00E46C7A" w:rsidRPr="0053016A" w:rsidRDefault="00E46C7A" w:rsidP="00E46C7A">
      <w:pPr>
        <w:pStyle w:val="FP"/>
        <w:keepNext/>
        <w:rPr>
          <w:i/>
          <w:iCs/>
        </w:rPr>
      </w:pPr>
      <w:r w:rsidRPr="0053016A">
        <w:rPr>
          <w:i/>
          <w:iCs/>
        </w:rPr>
        <w:t>Saso (Intel) seeks clarification.</w:t>
      </w:r>
    </w:p>
    <w:p w14:paraId="6F9FF9AF" w14:textId="77777777" w:rsidR="00E46C7A" w:rsidRPr="0053016A" w:rsidRDefault="00E46C7A" w:rsidP="00E46C7A">
      <w:pPr>
        <w:pStyle w:val="FP"/>
        <w:keepNext/>
        <w:rPr>
          <w:i/>
          <w:iCs/>
        </w:rPr>
      </w:pPr>
      <w:r w:rsidRPr="0053016A">
        <w:rPr>
          <w:i/>
          <w:iCs/>
        </w:rPr>
        <w:t>Boren (OPPO) comments.</w:t>
      </w:r>
    </w:p>
    <w:p w14:paraId="673A9C91" w14:textId="77777777" w:rsidR="00E46C7A" w:rsidRPr="0053016A" w:rsidRDefault="00E46C7A" w:rsidP="00E46C7A">
      <w:pPr>
        <w:pStyle w:val="FP"/>
        <w:keepNext/>
        <w:rPr>
          <w:i/>
          <w:iCs/>
        </w:rPr>
      </w:pPr>
      <w:proofErr w:type="spellStart"/>
      <w:r w:rsidRPr="0053016A">
        <w:rPr>
          <w:i/>
          <w:iCs/>
        </w:rPr>
        <w:t>Xinpeng</w:t>
      </w:r>
      <w:proofErr w:type="spellEnd"/>
      <w:r w:rsidRPr="0053016A">
        <w:rPr>
          <w:i/>
          <w:iCs/>
        </w:rPr>
        <w:t>(Huawei) replies to Boren (OPPO).</w:t>
      </w:r>
    </w:p>
    <w:p w14:paraId="4E955964" w14:textId="77777777" w:rsidR="00E46C7A" w:rsidRPr="0053016A" w:rsidRDefault="00E46C7A" w:rsidP="00E46C7A">
      <w:pPr>
        <w:pStyle w:val="FP"/>
        <w:keepNext/>
        <w:rPr>
          <w:i/>
          <w:iCs/>
        </w:rPr>
      </w:pPr>
      <w:r w:rsidRPr="0053016A">
        <w:rPr>
          <w:i/>
          <w:iCs/>
        </w:rPr>
        <w:t>Saso (Intel) provides r02.</w:t>
      </w:r>
    </w:p>
    <w:p w14:paraId="52932EB0" w14:textId="77777777" w:rsidR="00E46C7A" w:rsidRPr="0053016A" w:rsidRDefault="00E46C7A" w:rsidP="00E46C7A">
      <w:pPr>
        <w:pStyle w:val="FP"/>
        <w:keepNext/>
        <w:rPr>
          <w:i/>
          <w:iCs/>
        </w:rPr>
      </w:pPr>
      <w:proofErr w:type="spellStart"/>
      <w:r w:rsidRPr="0053016A">
        <w:rPr>
          <w:i/>
          <w:iCs/>
        </w:rPr>
        <w:t>Xinpeng</w:t>
      </w:r>
      <w:proofErr w:type="spellEnd"/>
      <w:r w:rsidRPr="0053016A">
        <w:rPr>
          <w:i/>
          <w:iCs/>
        </w:rPr>
        <w:t>(Huawei) replies to Saso (Intel).</w:t>
      </w:r>
    </w:p>
    <w:p w14:paraId="7372FC36" w14:textId="77777777" w:rsidR="00E46C7A" w:rsidRPr="0053016A" w:rsidRDefault="00E46C7A" w:rsidP="00E46C7A">
      <w:pPr>
        <w:pStyle w:val="FP"/>
        <w:keepNext/>
        <w:rPr>
          <w:i/>
          <w:iCs/>
        </w:rPr>
      </w:pPr>
      <w:proofErr w:type="spellStart"/>
      <w:r w:rsidRPr="0053016A">
        <w:rPr>
          <w:i/>
          <w:iCs/>
        </w:rPr>
        <w:t>Xinpeng</w:t>
      </w:r>
      <w:proofErr w:type="spellEnd"/>
      <w:r w:rsidRPr="0053016A">
        <w:rPr>
          <w:i/>
          <w:iCs/>
        </w:rPr>
        <w:t>(Huawei) replies to Boren (OPPO) .</w:t>
      </w:r>
    </w:p>
    <w:p w14:paraId="1D42A180" w14:textId="77777777" w:rsidR="00E46C7A" w:rsidRPr="0053016A" w:rsidRDefault="00E46C7A" w:rsidP="00E46C7A">
      <w:pPr>
        <w:pStyle w:val="FP"/>
        <w:keepNext/>
        <w:rPr>
          <w:i/>
          <w:iCs/>
        </w:rPr>
      </w:pPr>
      <w:r w:rsidRPr="0053016A">
        <w:rPr>
          <w:i/>
          <w:iCs/>
        </w:rPr>
        <w:t>Dario (Qualcomm) believes the second part of this solution is out of scope of this KI.</w:t>
      </w:r>
    </w:p>
    <w:p w14:paraId="203A64F9" w14:textId="77777777" w:rsidR="00E46C7A" w:rsidRPr="0053016A" w:rsidRDefault="00E46C7A" w:rsidP="00E46C7A">
      <w:pPr>
        <w:pStyle w:val="FP"/>
        <w:keepNext/>
        <w:rPr>
          <w:i/>
          <w:iCs/>
        </w:rPr>
      </w:pPr>
      <w:r w:rsidRPr="0053016A">
        <w:rPr>
          <w:i/>
          <w:iCs/>
        </w:rPr>
        <w:t>Devaki (Nokia) comments that Qualcomm comment continues to have a misunderstanding of the KI scope. KI never stated it is limited to AF-PCF impact, in fact, QCOM comment renders the whole KI useless. Rapporteur should raise this in CC#2 if the KI is stalled due to this.</w:t>
      </w:r>
    </w:p>
    <w:p w14:paraId="7B406425" w14:textId="77777777" w:rsidR="00E46C7A" w:rsidRPr="0053016A" w:rsidRDefault="00E46C7A" w:rsidP="00E46C7A">
      <w:pPr>
        <w:pStyle w:val="FP"/>
        <w:keepNext/>
        <w:rPr>
          <w:i/>
          <w:iCs/>
        </w:rPr>
      </w:pPr>
      <w:r w:rsidRPr="0053016A">
        <w:rPr>
          <w:i/>
          <w:iCs/>
        </w:rPr>
        <w:t>Mike (</w:t>
      </w:r>
      <w:proofErr w:type="spellStart"/>
      <w:r w:rsidRPr="0053016A">
        <w:rPr>
          <w:i/>
          <w:iCs/>
        </w:rPr>
        <w:t>InterDigital</w:t>
      </w:r>
      <w:proofErr w:type="spellEnd"/>
      <w:r w:rsidRPr="0053016A">
        <w:rPr>
          <w:i/>
          <w:iCs/>
        </w:rPr>
        <w:t>) agrees with Devaki (Nokia)</w:t>
      </w:r>
    </w:p>
    <w:p w14:paraId="704EC86A" w14:textId="77777777" w:rsidR="00E46C7A" w:rsidRPr="0053016A" w:rsidRDefault="00E46C7A" w:rsidP="00E46C7A">
      <w:pPr>
        <w:pStyle w:val="FP"/>
        <w:keepNext/>
        <w:rPr>
          <w:i/>
          <w:iCs/>
        </w:rPr>
      </w:pPr>
      <w:r w:rsidRPr="0053016A">
        <w:rPr>
          <w:i/>
          <w:iCs/>
        </w:rPr>
        <w:t xml:space="preserve">Dan(China Mobile) support Devaki and agree that the policy control related </w:t>
      </w:r>
      <w:proofErr w:type="spellStart"/>
      <w:r w:rsidRPr="0053016A">
        <w:rPr>
          <w:i/>
          <w:iCs/>
        </w:rPr>
        <w:t>functionaliy</w:t>
      </w:r>
      <w:proofErr w:type="spellEnd"/>
      <w:r w:rsidRPr="0053016A">
        <w:rPr>
          <w:i/>
          <w:iCs/>
        </w:rPr>
        <w:t xml:space="preserve"> in SMF,UPF,RAN is in the scope of this KI#1&amp;KI#2</w:t>
      </w:r>
    </w:p>
    <w:p w14:paraId="196B76C8" w14:textId="77777777" w:rsidR="00E46C7A" w:rsidRPr="0053016A" w:rsidRDefault="00E46C7A" w:rsidP="00E46C7A">
      <w:pPr>
        <w:pStyle w:val="FP"/>
        <w:keepNext/>
        <w:rPr>
          <w:i/>
          <w:iCs/>
        </w:rPr>
      </w:pPr>
      <w:proofErr w:type="spellStart"/>
      <w:r w:rsidRPr="0053016A">
        <w:rPr>
          <w:i/>
          <w:iCs/>
        </w:rPr>
        <w:t>Xinpeng</w:t>
      </w:r>
      <w:proofErr w:type="spellEnd"/>
      <w:r w:rsidRPr="0053016A">
        <w:rPr>
          <w:i/>
          <w:iCs/>
        </w:rPr>
        <w:t>(Huawei) share the same view with Dan(China Mobile), Devaki(Nokia) and Mike(</w:t>
      </w:r>
      <w:proofErr w:type="spellStart"/>
      <w:r w:rsidRPr="0053016A">
        <w:rPr>
          <w:i/>
          <w:iCs/>
        </w:rPr>
        <w:t>InterDigital</w:t>
      </w:r>
      <w:proofErr w:type="spellEnd"/>
      <w:r w:rsidRPr="0053016A">
        <w:rPr>
          <w:i/>
          <w:iCs/>
        </w:rPr>
        <w:t>).</w:t>
      </w:r>
    </w:p>
    <w:p w14:paraId="4AB89C44" w14:textId="77777777" w:rsidR="00E46C7A" w:rsidRPr="0053016A" w:rsidRDefault="00E46C7A" w:rsidP="00E46C7A">
      <w:pPr>
        <w:pStyle w:val="FP"/>
        <w:keepNext/>
        <w:rPr>
          <w:i/>
          <w:iCs/>
        </w:rPr>
      </w:pPr>
      <w:proofErr w:type="spellStart"/>
      <w:r w:rsidRPr="0053016A">
        <w:rPr>
          <w:i/>
          <w:iCs/>
        </w:rPr>
        <w:t>Youngkyo</w:t>
      </w:r>
      <w:proofErr w:type="spellEnd"/>
      <w:r w:rsidRPr="0053016A">
        <w:rPr>
          <w:i/>
          <w:iCs/>
        </w:rPr>
        <w:t xml:space="preserve">(Samsung) shares the same view with Dan(China Mobile), Devaki(Nokia), </w:t>
      </w:r>
      <w:proofErr w:type="spellStart"/>
      <w:r w:rsidRPr="0053016A">
        <w:rPr>
          <w:i/>
          <w:iCs/>
        </w:rPr>
        <w:t>Xinpeng</w:t>
      </w:r>
      <w:proofErr w:type="spellEnd"/>
      <w:r w:rsidRPr="0053016A">
        <w:rPr>
          <w:i/>
          <w:iCs/>
        </w:rPr>
        <w:t>(Huawei) and Mike(</w:t>
      </w:r>
      <w:proofErr w:type="spellStart"/>
      <w:r w:rsidRPr="0053016A">
        <w:rPr>
          <w:i/>
          <w:iCs/>
        </w:rPr>
        <w:t>InterDigital</w:t>
      </w:r>
      <w:proofErr w:type="spellEnd"/>
      <w:r w:rsidRPr="0053016A">
        <w:rPr>
          <w:i/>
          <w:iCs/>
        </w:rPr>
        <w:t>).</w:t>
      </w:r>
    </w:p>
    <w:p w14:paraId="274FACBA" w14:textId="77777777" w:rsidR="00E46C7A" w:rsidRPr="0053016A" w:rsidRDefault="00E46C7A" w:rsidP="00E46C7A">
      <w:pPr>
        <w:pStyle w:val="FP"/>
        <w:keepNext/>
        <w:rPr>
          <w:i/>
          <w:iCs/>
        </w:rPr>
      </w:pPr>
      <w:proofErr w:type="spellStart"/>
      <w:r w:rsidRPr="0053016A">
        <w:rPr>
          <w:i/>
          <w:iCs/>
        </w:rPr>
        <w:t>Xinpeng</w:t>
      </w:r>
      <w:proofErr w:type="spellEnd"/>
      <w:r w:rsidRPr="0053016A">
        <w:rPr>
          <w:i/>
          <w:iCs/>
        </w:rPr>
        <w:t xml:space="preserve">(Huawei) is fine with r02 and provides r03 with KT as </w:t>
      </w:r>
      <w:proofErr w:type="spellStart"/>
      <w:r w:rsidRPr="0053016A">
        <w:rPr>
          <w:i/>
          <w:iCs/>
        </w:rPr>
        <w:t>cosigner</w:t>
      </w:r>
      <w:proofErr w:type="spellEnd"/>
      <w:r w:rsidRPr="0053016A">
        <w:rPr>
          <w:i/>
          <w:iCs/>
        </w:rPr>
        <w:t>.</w:t>
      </w:r>
    </w:p>
    <w:p w14:paraId="36A2351C" w14:textId="77777777" w:rsidR="00E46C7A" w:rsidRPr="0053016A" w:rsidRDefault="00E46C7A" w:rsidP="00E46C7A">
      <w:pPr>
        <w:pStyle w:val="FP"/>
        <w:keepNext/>
        <w:rPr>
          <w:i/>
          <w:iCs/>
        </w:rPr>
      </w:pPr>
      <w:r w:rsidRPr="0053016A">
        <w:rPr>
          <w:i/>
          <w:iCs/>
        </w:rPr>
        <w:t>==== Revisions Deadline ====</w:t>
      </w:r>
    </w:p>
    <w:p w14:paraId="07DC4F56" w14:textId="77777777" w:rsidR="00E46C7A" w:rsidRPr="0053016A" w:rsidRDefault="00E46C7A" w:rsidP="00E46C7A">
      <w:pPr>
        <w:pStyle w:val="FP"/>
        <w:keepNext/>
        <w:rPr>
          <w:i/>
          <w:iCs/>
        </w:rPr>
      </w:pPr>
      <w:r w:rsidRPr="0053016A">
        <w:rPr>
          <w:i/>
          <w:iCs/>
        </w:rPr>
        <w:t>Dario (Qualcomm) objects to any version of this document because out of scope of the KI. Proposes to discuss this in CC#2/3.</w:t>
      </w:r>
    </w:p>
    <w:p w14:paraId="29DC59C1" w14:textId="77777777" w:rsidR="00E46C7A" w:rsidRPr="0053016A" w:rsidRDefault="00E46C7A" w:rsidP="00E46C7A">
      <w:pPr>
        <w:pStyle w:val="FP"/>
        <w:keepNext/>
        <w:rPr>
          <w:i/>
          <w:iCs/>
        </w:rPr>
      </w:pPr>
      <w:r w:rsidRPr="0053016A">
        <w:rPr>
          <w:i/>
          <w:iCs/>
        </w:rPr>
        <w:t>Shabnam (Ericsson) we share Qualcomm view, the SA discussion was extensive and our understanding is that the scope is AF to PCF policy influence for application behaviour, rest of the system would be transparent.</w:t>
      </w:r>
    </w:p>
    <w:p w14:paraId="056C0DD8" w14:textId="77777777" w:rsidR="00E46C7A" w:rsidRPr="0053016A" w:rsidRDefault="00E46C7A" w:rsidP="00E46C7A">
      <w:pPr>
        <w:pStyle w:val="FP"/>
        <w:keepNext/>
        <w:rPr>
          <w:i/>
          <w:iCs/>
        </w:rPr>
      </w:pPr>
      <w:proofErr w:type="spellStart"/>
      <w:r w:rsidRPr="0053016A">
        <w:rPr>
          <w:i/>
          <w:iCs/>
        </w:rPr>
        <w:t>Xinpeng</w:t>
      </w:r>
      <w:proofErr w:type="spellEnd"/>
      <w:r w:rsidRPr="0053016A">
        <w:rPr>
          <w:i/>
          <w:iCs/>
        </w:rPr>
        <w:t>(Huawei) ask to discuss this paper on CC#2 or CC#3.</w:t>
      </w:r>
    </w:p>
    <w:p w14:paraId="1D5BCAF2" w14:textId="77777777" w:rsidR="00E46C7A" w:rsidRPr="0053016A" w:rsidRDefault="00E46C7A" w:rsidP="00E46C7A">
      <w:pPr>
        <w:pStyle w:val="FP"/>
        <w:keepNext/>
        <w:rPr>
          <w:i/>
          <w:iCs/>
        </w:rPr>
      </w:pPr>
      <w:proofErr w:type="spellStart"/>
      <w:r w:rsidRPr="0053016A">
        <w:rPr>
          <w:i/>
          <w:iCs/>
        </w:rPr>
        <w:t>Xinpeng</w:t>
      </w:r>
      <w:proofErr w:type="spellEnd"/>
      <w:r w:rsidRPr="0053016A">
        <w:rPr>
          <w:i/>
          <w:iCs/>
        </w:rPr>
        <w:t>(Huawei) replies to Dario.</w:t>
      </w:r>
    </w:p>
    <w:p w14:paraId="65857795" w14:textId="77777777" w:rsidR="00E46C7A" w:rsidRPr="0053016A" w:rsidRDefault="00E46C7A" w:rsidP="00E46C7A">
      <w:pPr>
        <w:pStyle w:val="FP"/>
        <w:keepNext/>
        <w:rPr>
          <w:i/>
          <w:iCs/>
        </w:rPr>
      </w:pPr>
      <w:r w:rsidRPr="0053016A">
        <w:rPr>
          <w:i/>
          <w:iCs/>
        </w:rPr>
        <w:t>Dan (China Mobile) states that this solution is within the scope of this KI</w:t>
      </w:r>
    </w:p>
    <w:p w14:paraId="4C498EE2" w14:textId="77777777" w:rsidR="00E46C7A" w:rsidRPr="0053016A" w:rsidRDefault="00E46C7A" w:rsidP="00E46C7A">
      <w:pPr>
        <w:pStyle w:val="FP"/>
        <w:keepNext/>
        <w:rPr>
          <w:i/>
          <w:iCs/>
        </w:rPr>
      </w:pPr>
      <w:r w:rsidRPr="0053016A">
        <w:rPr>
          <w:i/>
          <w:iCs/>
        </w:rPr>
        <w:t>==== Comments Deadline ====</w:t>
      </w:r>
    </w:p>
    <w:p w14:paraId="3CFB4254" w14:textId="77777777" w:rsidR="00E46C7A" w:rsidRPr="006E2D8E" w:rsidRDefault="00E46C7A" w:rsidP="00E46C7A">
      <w:pPr>
        <w:pStyle w:val="FP"/>
        <w:keepNext/>
        <w:rPr>
          <w:i/>
          <w:iCs/>
        </w:rPr>
      </w:pPr>
    </w:p>
    <w:p w14:paraId="0E2C5C46" w14:textId="77777777" w:rsidR="00E46C7A" w:rsidRPr="00DA12F6" w:rsidRDefault="00E46C7A" w:rsidP="00E46C7A">
      <w:pPr>
        <w:keepNext/>
        <w:rPr>
          <w:rFonts w:cs="Arial"/>
          <w:b/>
        </w:rPr>
      </w:pPr>
      <w:r w:rsidRPr="00DA12F6">
        <w:rPr>
          <w:rFonts w:cs="Arial"/>
          <w:b/>
        </w:rPr>
        <w:t>Discussion and conclusion:</w:t>
      </w:r>
    </w:p>
    <w:p w14:paraId="75C93285" w14:textId="77777777" w:rsidR="00E46C7A" w:rsidRDefault="00E46C7A" w:rsidP="00E46C7A">
      <w:r w:rsidRPr="00E46C7A">
        <w:t xml:space="preserve">This was </w:t>
      </w:r>
      <w:r>
        <w:rPr>
          <w:color w:val="FF0000"/>
        </w:rPr>
        <w:t>p</w:t>
      </w:r>
      <w:r w:rsidRPr="00E46C7A">
        <w:rPr>
          <w:color w:val="FF0000"/>
        </w:rPr>
        <w:t>ostponed</w:t>
      </w:r>
      <w:r>
        <w:t>.</w:t>
      </w:r>
    </w:p>
    <w:p w14:paraId="56DC8F0B" w14:textId="77777777" w:rsidR="00E46C7A" w:rsidRDefault="00E46C7A" w:rsidP="00E46C7A"/>
    <w:p w14:paraId="506554EC" w14:textId="77777777" w:rsidR="00E46C7A" w:rsidRDefault="00E46C7A" w:rsidP="00E46C7A">
      <w:pPr>
        <w:keepNext/>
        <w:pBdr>
          <w:top w:val="single" w:sz="4" w:space="1" w:color="auto"/>
        </w:pBdr>
      </w:pPr>
      <w:r>
        <w:rPr>
          <w:color w:val="0000FF"/>
        </w:rPr>
        <w:lastRenderedPageBreak/>
        <w:t>S2-2202714</w:t>
      </w:r>
      <w:r>
        <w:t xml:space="preserve"> (P-CR) Key Issue #1 and Key Issue #2: New solution, Flow Association with a Session Identifier. (Source: </w:t>
      </w:r>
      <w:proofErr w:type="spellStart"/>
      <w:r>
        <w:t>InterDigital</w:t>
      </w:r>
      <w:proofErr w:type="spellEnd"/>
      <w:r>
        <w:t xml:space="preserve"> Inc.)</w:t>
      </w:r>
    </w:p>
    <w:p w14:paraId="5A77B01C" w14:textId="77777777" w:rsidR="00E46C7A" w:rsidRPr="00A54044" w:rsidRDefault="00E46C7A" w:rsidP="00E46C7A">
      <w:pPr>
        <w:pStyle w:val="FP"/>
        <w:keepNext/>
        <w:rPr>
          <w:b/>
          <w:bCs/>
          <w:i/>
          <w:iCs/>
          <w:lang w:eastAsia="en-US"/>
        </w:rPr>
      </w:pPr>
      <w:r w:rsidRPr="00A54044">
        <w:rPr>
          <w:b/>
          <w:bCs/>
          <w:i/>
          <w:iCs/>
          <w:lang w:eastAsia="en-US"/>
        </w:rPr>
        <w:t>e-mail comments:</w:t>
      </w:r>
    </w:p>
    <w:p w14:paraId="3CABFBDD" w14:textId="77777777" w:rsidR="00E46C7A" w:rsidRPr="0053016A" w:rsidRDefault="00E46C7A" w:rsidP="00E46C7A">
      <w:pPr>
        <w:pStyle w:val="FP"/>
        <w:keepNext/>
        <w:rPr>
          <w:i/>
          <w:iCs/>
        </w:rPr>
      </w:pPr>
      <w:r w:rsidRPr="0053016A">
        <w:rPr>
          <w:i/>
          <w:iCs/>
        </w:rPr>
        <w:t>Xiaowan (vivo) provides comments</w:t>
      </w:r>
    </w:p>
    <w:p w14:paraId="2CEA1106" w14:textId="77777777" w:rsidR="00E46C7A" w:rsidRPr="0053016A" w:rsidRDefault="00E46C7A" w:rsidP="00E46C7A">
      <w:pPr>
        <w:pStyle w:val="FP"/>
        <w:keepNext/>
        <w:rPr>
          <w:i/>
          <w:iCs/>
        </w:rPr>
      </w:pPr>
      <w:r w:rsidRPr="0053016A">
        <w:rPr>
          <w:i/>
          <w:iCs/>
        </w:rPr>
        <w:t>Mike (</w:t>
      </w:r>
      <w:proofErr w:type="spellStart"/>
      <w:r w:rsidRPr="0053016A">
        <w:rPr>
          <w:i/>
          <w:iCs/>
        </w:rPr>
        <w:t>InterDigital</w:t>
      </w:r>
      <w:proofErr w:type="spellEnd"/>
      <w:r w:rsidRPr="0053016A">
        <w:rPr>
          <w:i/>
          <w:iCs/>
        </w:rPr>
        <w:t>) replies and provides r01.</w:t>
      </w:r>
    </w:p>
    <w:p w14:paraId="2A9BCE73" w14:textId="77777777" w:rsidR="00E46C7A" w:rsidRPr="0053016A" w:rsidRDefault="00E46C7A" w:rsidP="00E46C7A">
      <w:pPr>
        <w:pStyle w:val="FP"/>
        <w:keepNext/>
        <w:rPr>
          <w:i/>
          <w:iCs/>
        </w:rPr>
      </w:pPr>
      <w:r w:rsidRPr="0053016A">
        <w:rPr>
          <w:i/>
          <w:iCs/>
        </w:rPr>
        <w:t>dan (China Mobile) comment</w:t>
      </w:r>
    </w:p>
    <w:p w14:paraId="364BDF41" w14:textId="77777777" w:rsidR="00E46C7A" w:rsidRPr="0053016A" w:rsidRDefault="00E46C7A" w:rsidP="00E46C7A">
      <w:pPr>
        <w:pStyle w:val="FP"/>
        <w:keepNext/>
        <w:rPr>
          <w:i/>
          <w:iCs/>
        </w:rPr>
      </w:pPr>
      <w:r w:rsidRPr="0053016A">
        <w:rPr>
          <w:i/>
          <w:iCs/>
        </w:rPr>
        <w:t>Devaki (Nokia) comments that QCOM has a misunderstanding of KI#1/#2 (and the corresponding WT in SID).</w:t>
      </w:r>
    </w:p>
    <w:p w14:paraId="17C09369" w14:textId="77777777" w:rsidR="00E46C7A" w:rsidRPr="0053016A" w:rsidRDefault="00E46C7A" w:rsidP="00E46C7A">
      <w:pPr>
        <w:pStyle w:val="FP"/>
        <w:keepNext/>
        <w:rPr>
          <w:i/>
          <w:iCs/>
        </w:rPr>
      </w:pPr>
      <w:r w:rsidRPr="0053016A">
        <w:rPr>
          <w:i/>
          <w:iCs/>
        </w:rPr>
        <w:t>Dario (Qualcomm) comments.</w:t>
      </w:r>
    </w:p>
    <w:p w14:paraId="51E3F1F8" w14:textId="77777777" w:rsidR="00E46C7A" w:rsidRPr="0053016A" w:rsidRDefault="00E46C7A" w:rsidP="00E46C7A">
      <w:pPr>
        <w:pStyle w:val="FP"/>
        <w:keepNext/>
        <w:rPr>
          <w:i/>
          <w:iCs/>
        </w:rPr>
      </w:pPr>
      <w:r w:rsidRPr="0053016A">
        <w:rPr>
          <w:i/>
          <w:iCs/>
        </w:rPr>
        <w:t>Mike (</w:t>
      </w:r>
      <w:proofErr w:type="spellStart"/>
      <w:r w:rsidRPr="0053016A">
        <w:rPr>
          <w:i/>
          <w:iCs/>
        </w:rPr>
        <w:t>InterDigital</w:t>
      </w:r>
      <w:proofErr w:type="spellEnd"/>
      <w:r w:rsidRPr="0053016A">
        <w:rPr>
          <w:i/>
          <w:iCs/>
        </w:rPr>
        <w:t>) agrees with Devaki (Nokia) and replies to Dario (Qualcomm)</w:t>
      </w:r>
    </w:p>
    <w:p w14:paraId="30C6943B" w14:textId="77777777" w:rsidR="00E46C7A" w:rsidRPr="0053016A" w:rsidRDefault="00E46C7A" w:rsidP="00E46C7A">
      <w:pPr>
        <w:pStyle w:val="FP"/>
        <w:keepNext/>
        <w:rPr>
          <w:i/>
          <w:iCs/>
        </w:rPr>
      </w:pPr>
      <w:r w:rsidRPr="0053016A">
        <w:rPr>
          <w:i/>
          <w:iCs/>
        </w:rPr>
        <w:t>Dan (China Mobile ) replies to Dario (Qualcomm). and clearly say the impact for policy control(impact for SMF,UPF,RAN, UE etc) is in the KI scope</w:t>
      </w:r>
    </w:p>
    <w:p w14:paraId="4D316CCE" w14:textId="77777777" w:rsidR="00E46C7A" w:rsidRPr="0053016A" w:rsidRDefault="00E46C7A" w:rsidP="00E46C7A">
      <w:pPr>
        <w:pStyle w:val="FP"/>
        <w:keepNext/>
        <w:rPr>
          <w:i/>
          <w:iCs/>
        </w:rPr>
      </w:pPr>
      <w:r w:rsidRPr="0053016A">
        <w:rPr>
          <w:i/>
          <w:iCs/>
        </w:rPr>
        <w:t>==== Revisions Deadline ====</w:t>
      </w:r>
    </w:p>
    <w:p w14:paraId="7C27FEB6" w14:textId="77777777" w:rsidR="00E46C7A" w:rsidRPr="0053016A" w:rsidRDefault="00E46C7A" w:rsidP="00E46C7A">
      <w:pPr>
        <w:pStyle w:val="FP"/>
        <w:keepNext/>
        <w:rPr>
          <w:i/>
          <w:iCs/>
        </w:rPr>
      </w:pPr>
      <w:r w:rsidRPr="0053016A">
        <w:rPr>
          <w:i/>
          <w:iCs/>
        </w:rPr>
        <w:t>Shabnam (Ericsson) supports Qualcomm. We had extensive discussion in SA on this and the scope is AF/PCF, via policy one can influence end to end behaviour but not impact additional entities as we do for other features without impacting entities or changing PCC impacted NFs/entities.</w:t>
      </w:r>
    </w:p>
    <w:p w14:paraId="25639131" w14:textId="77777777" w:rsidR="00E46C7A" w:rsidRPr="0053016A" w:rsidRDefault="00E46C7A" w:rsidP="00E46C7A">
      <w:pPr>
        <w:pStyle w:val="FP"/>
        <w:keepNext/>
        <w:rPr>
          <w:i/>
          <w:iCs/>
        </w:rPr>
      </w:pPr>
      <w:r w:rsidRPr="0053016A">
        <w:rPr>
          <w:i/>
          <w:iCs/>
        </w:rPr>
        <w:t>Dario (Qualcomm) objects to any version of this document because out of scope of the KI. Proposes to discuss this in CC#2/3.</w:t>
      </w:r>
    </w:p>
    <w:p w14:paraId="77C5CF0D" w14:textId="77777777" w:rsidR="00E46C7A" w:rsidRPr="0053016A" w:rsidRDefault="00E46C7A" w:rsidP="00E46C7A">
      <w:pPr>
        <w:pStyle w:val="FP"/>
        <w:keepNext/>
        <w:rPr>
          <w:i/>
          <w:iCs/>
        </w:rPr>
      </w:pPr>
      <w:r w:rsidRPr="0053016A">
        <w:rPr>
          <w:i/>
          <w:iCs/>
        </w:rPr>
        <w:t>Mike (</w:t>
      </w:r>
      <w:proofErr w:type="spellStart"/>
      <w:r w:rsidRPr="0053016A">
        <w:rPr>
          <w:i/>
          <w:iCs/>
        </w:rPr>
        <w:t>InterDigital</w:t>
      </w:r>
      <w:proofErr w:type="spellEnd"/>
      <w:r w:rsidRPr="0053016A">
        <w:rPr>
          <w:i/>
          <w:iCs/>
        </w:rPr>
        <w:t>) points out that the SID (SP-211646) says that WT#1 may have RAN impact. Believes that this paper and the other papers the received similar objections are within scope. Proposes to discuss on CC#3.</w:t>
      </w:r>
    </w:p>
    <w:p w14:paraId="7AA52626" w14:textId="77777777" w:rsidR="00E46C7A" w:rsidRPr="0053016A" w:rsidRDefault="00E46C7A" w:rsidP="00E46C7A">
      <w:pPr>
        <w:pStyle w:val="FP"/>
        <w:keepNext/>
        <w:rPr>
          <w:i/>
          <w:iCs/>
        </w:rPr>
      </w:pPr>
      <w:r w:rsidRPr="0053016A">
        <w:rPr>
          <w:i/>
          <w:iCs/>
        </w:rPr>
        <w:t>Dan (China Mobile) states that this solution is within the scope of this KI</w:t>
      </w:r>
    </w:p>
    <w:p w14:paraId="2CB56688" w14:textId="77777777" w:rsidR="00E46C7A" w:rsidRPr="0053016A" w:rsidRDefault="00E46C7A" w:rsidP="00E46C7A">
      <w:pPr>
        <w:pStyle w:val="FP"/>
        <w:keepNext/>
        <w:rPr>
          <w:i/>
          <w:iCs/>
        </w:rPr>
      </w:pPr>
      <w:r w:rsidRPr="0053016A">
        <w:rPr>
          <w:i/>
          <w:iCs/>
        </w:rPr>
        <w:t>==== Comments Deadline ====</w:t>
      </w:r>
    </w:p>
    <w:p w14:paraId="462B4A72" w14:textId="77777777" w:rsidR="00E46C7A" w:rsidRPr="006E2D8E" w:rsidRDefault="00E46C7A" w:rsidP="00E46C7A">
      <w:pPr>
        <w:pStyle w:val="FP"/>
        <w:keepNext/>
        <w:rPr>
          <w:i/>
          <w:iCs/>
        </w:rPr>
      </w:pPr>
    </w:p>
    <w:p w14:paraId="05D3C57E" w14:textId="77777777" w:rsidR="00E46C7A" w:rsidRPr="00DA12F6" w:rsidRDefault="00E46C7A" w:rsidP="00E46C7A">
      <w:pPr>
        <w:keepNext/>
        <w:rPr>
          <w:rFonts w:cs="Arial"/>
          <w:b/>
        </w:rPr>
      </w:pPr>
      <w:r w:rsidRPr="00DA12F6">
        <w:rPr>
          <w:rFonts w:cs="Arial"/>
          <w:b/>
        </w:rPr>
        <w:t>Discussion and conclusion:</w:t>
      </w:r>
    </w:p>
    <w:p w14:paraId="08490ECB" w14:textId="77777777" w:rsidR="00E46C7A" w:rsidRDefault="00E46C7A" w:rsidP="00E46C7A">
      <w:r w:rsidRPr="00E46C7A">
        <w:t xml:space="preserve">This was </w:t>
      </w:r>
      <w:r>
        <w:rPr>
          <w:color w:val="FF0000"/>
        </w:rPr>
        <w:t>p</w:t>
      </w:r>
      <w:r w:rsidRPr="00E46C7A">
        <w:rPr>
          <w:color w:val="FF0000"/>
        </w:rPr>
        <w:t>ostponed</w:t>
      </w:r>
      <w:r>
        <w:t>.</w:t>
      </w:r>
    </w:p>
    <w:p w14:paraId="284C3097" w14:textId="77777777" w:rsidR="00E46C7A" w:rsidRDefault="00E46C7A" w:rsidP="00E46C7A"/>
    <w:p w14:paraId="09CBB5C1" w14:textId="77777777" w:rsidR="00E46C7A" w:rsidRDefault="00E46C7A" w:rsidP="00E46C7A">
      <w:pPr>
        <w:keepNext/>
        <w:pBdr>
          <w:top w:val="single" w:sz="4" w:space="1" w:color="auto"/>
        </w:pBdr>
      </w:pPr>
      <w:r>
        <w:rPr>
          <w:color w:val="0000FF"/>
        </w:rPr>
        <w:t>S2-2202746</w:t>
      </w:r>
      <w:r>
        <w:t xml:space="preserve"> (P-CR) Solution on multi-modality support for single UE (Key issue #1) (Source: Samsung)</w:t>
      </w:r>
    </w:p>
    <w:p w14:paraId="670873FE" w14:textId="77777777" w:rsidR="00E46C7A" w:rsidRPr="00A54044" w:rsidRDefault="00E46C7A" w:rsidP="00E46C7A">
      <w:pPr>
        <w:pStyle w:val="FP"/>
        <w:keepNext/>
        <w:rPr>
          <w:b/>
          <w:bCs/>
          <w:i/>
          <w:iCs/>
          <w:lang w:eastAsia="en-US"/>
        </w:rPr>
      </w:pPr>
      <w:r w:rsidRPr="00A54044">
        <w:rPr>
          <w:b/>
          <w:bCs/>
          <w:i/>
          <w:iCs/>
          <w:lang w:eastAsia="en-US"/>
        </w:rPr>
        <w:t>e-mail comments:</w:t>
      </w:r>
    </w:p>
    <w:p w14:paraId="4A56D108" w14:textId="77777777" w:rsidR="00E46C7A" w:rsidRPr="0053016A" w:rsidRDefault="00E46C7A" w:rsidP="00E46C7A">
      <w:pPr>
        <w:pStyle w:val="FP"/>
        <w:keepNext/>
        <w:rPr>
          <w:i/>
          <w:iCs/>
        </w:rPr>
      </w:pPr>
      <w:r w:rsidRPr="0053016A">
        <w:rPr>
          <w:i/>
          <w:iCs/>
        </w:rPr>
        <w:t>Xiaowan (vivo) provides comments</w:t>
      </w:r>
    </w:p>
    <w:p w14:paraId="7F9E001C" w14:textId="77777777" w:rsidR="00E46C7A" w:rsidRPr="0053016A" w:rsidRDefault="00E46C7A" w:rsidP="00E46C7A">
      <w:pPr>
        <w:pStyle w:val="FP"/>
        <w:keepNext/>
        <w:rPr>
          <w:i/>
          <w:iCs/>
        </w:rPr>
      </w:pPr>
      <w:proofErr w:type="spellStart"/>
      <w:r w:rsidRPr="0053016A">
        <w:rPr>
          <w:i/>
          <w:iCs/>
        </w:rPr>
        <w:t>Youngkyo</w:t>
      </w:r>
      <w:proofErr w:type="spellEnd"/>
      <w:r w:rsidRPr="0053016A">
        <w:rPr>
          <w:i/>
          <w:iCs/>
        </w:rPr>
        <w:t>(Samsung) provide a revision r01</w:t>
      </w:r>
    </w:p>
    <w:p w14:paraId="6B773B10" w14:textId="77777777" w:rsidR="00E46C7A" w:rsidRPr="0053016A" w:rsidRDefault="00E46C7A" w:rsidP="00E46C7A">
      <w:pPr>
        <w:pStyle w:val="FP"/>
        <w:keepNext/>
        <w:rPr>
          <w:i/>
          <w:iCs/>
        </w:rPr>
      </w:pPr>
      <w:proofErr w:type="spellStart"/>
      <w:r w:rsidRPr="0053016A">
        <w:rPr>
          <w:i/>
          <w:iCs/>
        </w:rPr>
        <w:t>Xinpeng</w:t>
      </w:r>
      <w:proofErr w:type="spellEnd"/>
      <w:r w:rsidRPr="0053016A">
        <w:rPr>
          <w:i/>
          <w:iCs/>
        </w:rPr>
        <w:t>(Huawei) comments.</w:t>
      </w:r>
    </w:p>
    <w:p w14:paraId="5821CF9E" w14:textId="77777777" w:rsidR="00E46C7A" w:rsidRPr="0053016A" w:rsidRDefault="00E46C7A" w:rsidP="00E46C7A">
      <w:pPr>
        <w:pStyle w:val="FP"/>
        <w:keepNext/>
        <w:rPr>
          <w:i/>
          <w:iCs/>
        </w:rPr>
      </w:pPr>
      <w:proofErr w:type="spellStart"/>
      <w:r w:rsidRPr="0053016A">
        <w:rPr>
          <w:i/>
          <w:iCs/>
        </w:rPr>
        <w:t>Youngkyo</w:t>
      </w:r>
      <w:proofErr w:type="spellEnd"/>
      <w:r w:rsidRPr="0053016A">
        <w:rPr>
          <w:i/>
          <w:iCs/>
        </w:rPr>
        <w:t xml:space="preserve">(Samsung) replies to </w:t>
      </w:r>
      <w:proofErr w:type="spellStart"/>
      <w:r w:rsidRPr="0053016A">
        <w:rPr>
          <w:i/>
          <w:iCs/>
        </w:rPr>
        <w:t>Xinpeng</w:t>
      </w:r>
      <w:proofErr w:type="spellEnd"/>
      <w:r w:rsidRPr="0053016A">
        <w:rPr>
          <w:i/>
          <w:iCs/>
        </w:rPr>
        <w:t xml:space="preserve"> and provide r02..</w:t>
      </w:r>
    </w:p>
    <w:p w14:paraId="2426D583" w14:textId="77777777" w:rsidR="00E46C7A" w:rsidRPr="0053016A" w:rsidRDefault="00E46C7A" w:rsidP="00E46C7A">
      <w:pPr>
        <w:pStyle w:val="FP"/>
        <w:keepNext/>
        <w:rPr>
          <w:i/>
          <w:iCs/>
        </w:rPr>
      </w:pPr>
      <w:proofErr w:type="spellStart"/>
      <w:r w:rsidRPr="0053016A">
        <w:rPr>
          <w:i/>
          <w:iCs/>
        </w:rPr>
        <w:t>Xinpeng</w:t>
      </w:r>
      <w:proofErr w:type="spellEnd"/>
      <w:r w:rsidRPr="0053016A">
        <w:rPr>
          <w:i/>
          <w:iCs/>
        </w:rPr>
        <w:t xml:space="preserve">(Huawei) replies to </w:t>
      </w:r>
      <w:proofErr w:type="spellStart"/>
      <w:r w:rsidRPr="0053016A">
        <w:rPr>
          <w:i/>
          <w:iCs/>
        </w:rPr>
        <w:t>Youngkyo</w:t>
      </w:r>
      <w:proofErr w:type="spellEnd"/>
      <w:r w:rsidRPr="0053016A">
        <w:rPr>
          <w:i/>
          <w:iCs/>
        </w:rPr>
        <w:t>(Samsung).</w:t>
      </w:r>
    </w:p>
    <w:p w14:paraId="00D9D8C3" w14:textId="77777777" w:rsidR="00E46C7A" w:rsidRPr="0053016A" w:rsidRDefault="00E46C7A" w:rsidP="00E46C7A">
      <w:pPr>
        <w:pStyle w:val="FP"/>
        <w:keepNext/>
        <w:rPr>
          <w:i/>
          <w:iCs/>
        </w:rPr>
      </w:pPr>
      <w:r w:rsidRPr="0053016A">
        <w:rPr>
          <w:i/>
          <w:iCs/>
        </w:rPr>
        <w:t>Dan (China Mobile) comments.</w:t>
      </w:r>
    </w:p>
    <w:p w14:paraId="405D5FF8" w14:textId="77777777" w:rsidR="00E46C7A" w:rsidRPr="0053016A" w:rsidRDefault="00E46C7A" w:rsidP="00E46C7A">
      <w:pPr>
        <w:pStyle w:val="FP"/>
        <w:keepNext/>
        <w:rPr>
          <w:i/>
          <w:iCs/>
        </w:rPr>
      </w:pPr>
      <w:r w:rsidRPr="0053016A">
        <w:rPr>
          <w:i/>
          <w:iCs/>
        </w:rPr>
        <w:t>Boren (OPPO) comments.</w:t>
      </w:r>
    </w:p>
    <w:p w14:paraId="59379099" w14:textId="77777777" w:rsidR="00E46C7A" w:rsidRPr="0053016A" w:rsidRDefault="00E46C7A" w:rsidP="00E46C7A">
      <w:pPr>
        <w:pStyle w:val="FP"/>
        <w:keepNext/>
        <w:rPr>
          <w:i/>
          <w:iCs/>
        </w:rPr>
      </w:pPr>
      <w:r w:rsidRPr="0053016A">
        <w:rPr>
          <w:i/>
          <w:iCs/>
        </w:rPr>
        <w:t>Dario (Qualcomm) believes this solution goes beyond the scope of the KI.</w:t>
      </w:r>
    </w:p>
    <w:p w14:paraId="43B32B47" w14:textId="77777777" w:rsidR="00E46C7A" w:rsidRPr="0053016A" w:rsidRDefault="00E46C7A" w:rsidP="00E46C7A">
      <w:pPr>
        <w:pStyle w:val="FP"/>
        <w:keepNext/>
        <w:rPr>
          <w:i/>
          <w:iCs/>
        </w:rPr>
      </w:pPr>
      <w:r w:rsidRPr="0053016A">
        <w:rPr>
          <w:i/>
          <w:iCs/>
        </w:rPr>
        <w:t>Mike (</w:t>
      </w:r>
      <w:proofErr w:type="spellStart"/>
      <w:r w:rsidRPr="0053016A">
        <w:rPr>
          <w:i/>
          <w:iCs/>
        </w:rPr>
        <w:t>InterDigital</w:t>
      </w:r>
      <w:proofErr w:type="spellEnd"/>
      <w:r w:rsidRPr="0053016A">
        <w:rPr>
          <w:i/>
          <w:iCs/>
        </w:rPr>
        <w:t>) believes that this solution is well within the scope of the Key Issue.</w:t>
      </w:r>
    </w:p>
    <w:p w14:paraId="4B9019A2" w14:textId="77777777" w:rsidR="00E46C7A" w:rsidRPr="0053016A" w:rsidRDefault="00E46C7A" w:rsidP="00E46C7A">
      <w:pPr>
        <w:pStyle w:val="FP"/>
        <w:keepNext/>
        <w:rPr>
          <w:i/>
          <w:iCs/>
        </w:rPr>
      </w:pPr>
      <w:proofErr w:type="spellStart"/>
      <w:r w:rsidRPr="0053016A">
        <w:rPr>
          <w:i/>
          <w:iCs/>
        </w:rPr>
        <w:t>Youngkyo</w:t>
      </w:r>
      <w:proofErr w:type="spellEnd"/>
      <w:r w:rsidRPr="0053016A">
        <w:rPr>
          <w:i/>
          <w:iCs/>
        </w:rPr>
        <w:t>(Samsung) replies and provide r03.</w:t>
      </w:r>
    </w:p>
    <w:p w14:paraId="723449B2" w14:textId="77777777" w:rsidR="00E46C7A" w:rsidRPr="0053016A" w:rsidRDefault="00E46C7A" w:rsidP="00E46C7A">
      <w:pPr>
        <w:pStyle w:val="FP"/>
        <w:keepNext/>
        <w:rPr>
          <w:i/>
          <w:iCs/>
        </w:rPr>
      </w:pPr>
      <w:r w:rsidRPr="0053016A">
        <w:rPr>
          <w:i/>
          <w:iCs/>
        </w:rPr>
        <w:t>Dan (China Mobile ) replies to Dario (Qualcomm). and clearly say the impact for policy control(impact for SMF,UPF,RAN, UE etc) is in the KI scope</w:t>
      </w:r>
    </w:p>
    <w:p w14:paraId="5AFC1671" w14:textId="77777777" w:rsidR="00E46C7A" w:rsidRPr="0053016A" w:rsidRDefault="00E46C7A" w:rsidP="00E46C7A">
      <w:pPr>
        <w:pStyle w:val="FP"/>
        <w:keepNext/>
        <w:rPr>
          <w:i/>
          <w:iCs/>
        </w:rPr>
      </w:pPr>
      <w:proofErr w:type="spellStart"/>
      <w:r w:rsidRPr="0053016A">
        <w:rPr>
          <w:i/>
          <w:iCs/>
        </w:rPr>
        <w:t>Xinpeng</w:t>
      </w:r>
      <w:proofErr w:type="spellEnd"/>
      <w:r w:rsidRPr="0053016A">
        <w:rPr>
          <w:i/>
          <w:iCs/>
        </w:rPr>
        <w:t>(Huawei) provides r04.</w:t>
      </w:r>
    </w:p>
    <w:p w14:paraId="13F5D2BB" w14:textId="77777777" w:rsidR="00E46C7A" w:rsidRPr="0053016A" w:rsidRDefault="00E46C7A" w:rsidP="00E46C7A">
      <w:pPr>
        <w:pStyle w:val="FP"/>
        <w:keepNext/>
        <w:rPr>
          <w:i/>
          <w:iCs/>
        </w:rPr>
      </w:pPr>
      <w:proofErr w:type="spellStart"/>
      <w:r w:rsidRPr="0053016A">
        <w:rPr>
          <w:i/>
          <w:iCs/>
        </w:rPr>
        <w:t>Youngkyo</w:t>
      </w:r>
      <w:proofErr w:type="spellEnd"/>
      <w:r w:rsidRPr="0053016A">
        <w:rPr>
          <w:i/>
          <w:iCs/>
        </w:rPr>
        <w:t>(Samsung) is okay to add the EN as r04 for now.</w:t>
      </w:r>
    </w:p>
    <w:p w14:paraId="58A21611" w14:textId="77777777" w:rsidR="00E46C7A" w:rsidRPr="0053016A" w:rsidRDefault="00E46C7A" w:rsidP="00E46C7A">
      <w:pPr>
        <w:pStyle w:val="FP"/>
        <w:keepNext/>
        <w:rPr>
          <w:i/>
          <w:iCs/>
        </w:rPr>
      </w:pPr>
      <w:r w:rsidRPr="0053016A">
        <w:rPr>
          <w:i/>
          <w:iCs/>
        </w:rPr>
        <w:t>==== Revisions Deadline ====</w:t>
      </w:r>
    </w:p>
    <w:p w14:paraId="5D35649D" w14:textId="77777777" w:rsidR="00E46C7A" w:rsidRPr="0053016A" w:rsidRDefault="00E46C7A" w:rsidP="00E46C7A">
      <w:pPr>
        <w:pStyle w:val="FP"/>
        <w:keepNext/>
        <w:rPr>
          <w:i/>
          <w:iCs/>
        </w:rPr>
      </w:pPr>
      <w:r w:rsidRPr="0053016A">
        <w:rPr>
          <w:i/>
          <w:iCs/>
        </w:rPr>
        <w:t>Shabnam (Ericsson) Ericsson agrees with Qualcomm &amp; we had extensive discussion at SA on scoping this down. AF and PCF in scope and influence towards rest of the system is to be transparent/reuse so we do not see that as impacts.</w:t>
      </w:r>
    </w:p>
    <w:p w14:paraId="6461BE17" w14:textId="77777777" w:rsidR="00E46C7A" w:rsidRPr="0053016A" w:rsidRDefault="00E46C7A" w:rsidP="00E46C7A">
      <w:pPr>
        <w:pStyle w:val="FP"/>
        <w:keepNext/>
        <w:rPr>
          <w:i/>
          <w:iCs/>
        </w:rPr>
      </w:pPr>
      <w:r w:rsidRPr="0053016A">
        <w:rPr>
          <w:i/>
          <w:iCs/>
        </w:rPr>
        <w:t>Dario (Qualcomm) objects to any version of this document because out of scope of the KI. Proposes to discuss this in CC#2/3.</w:t>
      </w:r>
    </w:p>
    <w:p w14:paraId="14C65725" w14:textId="77777777" w:rsidR="00E46C7A" w:rsidRPr="0053016A" w:rsidRDefault="00E46C7A" w:rsidP="00E46C7A">
      <w:pPr>
        <w:pStyle w:val="FP"/>
        <w:keepNext/>
        <w:rPr>
          <w:i/>
          <w:iCs/>
        </w:rPr>
      </w:pPr>
      <w:r w:rsidRPr="0053016A">
        <w:rPr>
          <w:i/>
          <w:iCs/>
        </w:rPr>
        <w:t>Dan (China Mobile) states that this solution is within the scope of this KI</w:t>
      </w:r>
    </w:p>
    <w:p w14:paraId="1809D14E" w14:textId="77777777" w:rsidR="00E46C7A" w:rsidRPr="0053016A" w:rsidRDefault="00E46C7A" w:rsidP="00E46C7A">
      <w:pPr>
        <w:pStyle w:val="FP"/>
        <w:keepNext/>
        <w:rPr>
          <w:i/>
          <w:iCs/>
        </w:rPr>
      </w:pPr>
      <w:r w:rsidRPr="0053016A">
        <w:rPr>
          <w:i/>
          <w:iCs/>
        </w:rPr>
        <w:t>==== Comments Deadline ====</w:t>
      </w:r>
    </w:p>
    <w:p w14:paraId="4BAF4CEA" w14:textId="77777777" w:rsidR="00E46C7A" w:rsidRPr="006E2D8E" w:rsidRDefault="00E46C7A" w:rsidP="00E46C7A">
      <w:pPr>
        <w:pStyle w:val="FP"/>
        <w:keepNext/>
        <w:rPr>
          <w:i/>
          <w:iCs/>
        </w:rPr>
      </w:pPr>
    </w:p>
    <w:p w14:paraId="1F2693F6" w14:textId="77777777" w:rsidR="00E46C7A" w:rsidRPr="00DA12F6" w:rsidRDefault="00E46C7A" w:rsidP="00E46C7A">
      <w:pPr>
        <w:keepNext/>
        <w:rPr>
          <w:rFonts w:cs="Arial"/>
          <w:b/>
        </w:rPr>
      </w:pPr>
      <w:r w:rsidRPr="00DA12F6">
        <w:rPr>
          <w:rFonts w:cs="Arial"/>
          <w:b/>
        </w:rPr>
        <w:t>Discussion and conclusion:</w:t>
      </w:r>
    </w:p>
    <w:p w14:paraId="5DDD27B4" w14:textId="77777777" w:rsidR="00E46C7A" w:rsidRDefault="00E46C7A" w:rsidP="00E46C7A">
      <w:r w:rsidRPr="00E46C7A">
        <w:t xml:space="preserve">This was </w:t>
      </w:r>
      <w:r>
        <w:rPr>
          <w:color w:val="FF0000"/>
        </w:rPr>
        <w:t>p</w:t>
      </w:r>
      <w:r w:rsidRPr="00E46C7A">
        <w:rPr>
          <w:color w:val="FF0000"/>
        </w:rPr>
        <w:t>ostponed</w:t>
      </w:r>
      <w:r>
        <w:t>.</w:t>
      </w:r>
    </w:p>
    <w:p w14:paraId="1D4D3953" w14:textId="77777777" w:rsidR="00E46C7A" w:rsidRDefault="00E46C7A" w:rsidP="00E46C7A"/>
    <w:p w14:paraId="369CEE82" w14:textId="77777777" w:rsidR="00E46C7A" w:rsidRDefault="00E46C7A" w:rsidP="00E46C7A">
      <w:pPr>
        <w:keepNext/>
        <w:pBdr>
          <w:top w:val="single" w:sz="4" w:space="1" w:color="auto"/>
        </w:pBdr>
      </w:pPr>
      <w:r>
        <w:rPr>
          <w:color w:val="0000FF"/>
        </w:rPr>
        <w:lastRenderedPageBreak/>
        <w:t>S2-2202750</w:t>
      </w:r>
      <w:r>
        <w:t xml:space="preserve"> (P-CR) Solution on multi-modality support among multiple UEs (Key issue #2). (Source: Samsung)</w:t>
      </w:r>
    </w:p>
    <w:p w14:paraId="3D76C466" w14:textId="77777777" w:rsidR="00E46C7A" w:rsidRPr="00A54044" w:rsidRDefault="00E46C7A" w:rsidP="00E46C7A">
      <w:pPr>
        <w:pStyle w:val="FP"/>
        <w:keepNext/>
        <w:rPr>
          <w:b/>
          <w:bCs/>
          <w:i/>
          <w:iCs/>
          <w:lang w:eastAsia="en-US"/>
        </w:rPr>
      </w:pPr>
      <w:r w:rsidRPr="00A54044">
        <w:rPr>
          <w:b/>
          <w:bCs/>
          <w:i/>
          <w:iCs/>
          <w:lang w:eastAsia="en-US"/>
        </w:rPr>
        <w:t>e-mail comments:</w:t>
      </w:r>
    </w:p>
    <w:p w14:paraId="1059485C" w14:textId="77777777" w:rsidR="00E46C7A" w:rsidRPr="0053016A" w:rsidRDefault="00E46C7A" w:rsidP="00E46C7A">
      <w:pPr>
        <w:pStyle w:val="FP"/>
        <w:keepNext/>
        <w:rPr>
          <w:i/>
          <w:iCs/>
        </w:rPr>
      </w:pPr>
      <w:r w:rsidRPr="0053016A">
        <w:rPr>
          <w:i/>
          <w:iCs/>
        </w:rPr>
        <w:t>Xiaowan (vivo) provides comments</w:t>
      </w:r>
    </w:p>
    <w:p w14:paraId="4C39B9F4" w14:textId="77777777" w:rsidR="00E46C7A" w:rsidRPr="0053016A" w:rsidRDefault="00E46C7A" w:rsidP="00E46C7A">
      <w:pPr>
        <w:pStyle w:val="FP"/>
        <w:keepNext/>
        <w:rPr>
          <w:i/>
          <w:iCs/>
        </w:rPr>
      </w:pPr>
      <w:proofErr w:type="spellStart"/>
      <w:r w:rsidRPr="0053016A">
        <w:rPr>
          <w:i/>
          <w:iCs/>
        </w:rPr>
        <w:t>Youngkyo</w:t>
      </w:r>
      <w:proofErr w:type="spellEnd"/>
      <w:r w:rsidRPr="0053016A">
        <w:rPr>
          <w:i/>
          <w:iCs/>
        </w:rPr>
        <w:t>(Samsung) provides some answer and a revision r01</w:t>
      </w:r>
    </w:p>
    <w:p w14:paraId="5D9F98E2" w14:textId="77777777" w:rsidR="00E46C7A" w:rsidRPr="0053016A" w:rsidRDefault="00E46C7A" w:rsidP="00E46C7A">
      <w:pPr>
        <w:pStyle w:val="FP"/>
        <w:keepNext/>
        <w:rPr>
          <w:i/>
          <w:iCs/>
        </w:rPr>
      </w:pPr>
      <w:proofErr w:type="spellStart"/>
      <w:r w:rsidRPr="0053016A">
        <w:rPr>
          <w:i/>
          <w:iCs/>
        </w:rPr>
        <w:t>Xinpeng</w:t>
      </w:r>
      <w:proofErr w:type="spellEnd"/>
      <w:r w:rsidRPr="0053016A">
        <w:rPr>
          <w:i/>
          <w:iCs/>
        </w:rPr>
        <w:t>(Huawei) comments.</w:t>
      </w:r>
    </w:p>
    <w:p w14:paraId="4EB90EBC" w14:textId="77777777" w:rsidR="00E46C7A" w:rsidRPr="0053016A" w:rsidRDefault="00E46C7A" w:rsidP="00E46C7A">
      <w:pPr>
        <w:pStyle w:val="FP"/>
        <w:keepNext/>
        <w:rPr>
          <w:i/>
          <w:iCs/>
        </w:rPr>
      </w:pPr>
      <w:proofErr w:type="spellStart"/>
      <w:r w:rsidRPr="0053016A">
        <w:rPr>
          <w:i/>
          <w:iCs/>
        </w:rPr>
        <w:t>Youngkyo</w:t>
      </w:r>
      <w:proofErr w:type="spellEnd"/>
      <w:r w:rsidRPr="0053016A">
        <w:rPr>
          <w:i/>
          <w:iCs/>
        </w:rPr>
        <w:t xml:space="preserve">(Samsung) replies to </w:t>
      </w:r>
      <w:proofErr w:type="spellStart"/>
      <w:r w:rsidRPr="0053016A">
        <w:rPr>
          <w:i/>
          <w:iCs/>
        </w:rPr>
        <w:t>Xinpeng</w:t>
      </w:r>
      <w:proofErr w:type="spellEnd"/>
      <w:r w:rsidRPr="0053016A">
        <w:rPr>
          <w:i/>
          <w:iCs/>
        </w:rPr>
        <w:t xml:space="preserve"> and provides r02..</w:t>
      </w:r>
    </w:p>
    <w:p w14:paraId="2C772D12" w14:textId="77777777" w:rsidR="00E46C7A" w:rsidRPr="0053016A" w:rsidRDefault="00E46C7A" w:rsidP="00E46C7A">
      <w:pPr>
        <w:pStyle w:val="FP"/>
        <w:keepNext/>
        <w:rPr>
          <w:i/>
          <w:iCs/>
        </w:rPr>
      </w:pPr>
      <w:r w:rsidRPr="0053016A">
        <w:rPr>
          <w:i/>
          <w:iCs/>
        </w:rPr>
        <w:t>Dan(LGE) comments.</w:t>
      </w:r>
    </w:p>
    <w:p w14:paraId="7308DF28" w14:textId="77777777" w:rsidR="00E46C7A" w:rsidRPr="0053016A" w:rsidRDefault="00E46C7A" w:rsidP="00E46C7A">
      <w:pPr>
        <w:pStyle w:val="FP"/>
        <w:keepNext/>
        <w:rPr>
          <w:i/>
          <w:iCs/>
        </w:rPr>
      </w:pPr>
      <w:r w:rsidRPr="0053016A">
        <w:rPr>
          <w:i/>
          <w:iCs/>
        </w:rPr>
        <w:t>LaeYoung (LGE) comments.</w:t>
      </w:r>
    </w:p>
    <w:p w14:paraId="3665F6A5" w14:textId="77777777" w:rsidR="00E46C7A" w:rsidRPr="0053016A" w:rsidRDefault="00E46C7A" w:rsidP="00E46C7A">
      <w:pPr>
        <w:pStyle w:val="FP"/>
        <w:keepNext/>
        <w:rPr>
          <w:i/>
          <w:iCs/>
        </w:rPr>
      </w:pPr>
      <w:proofErr w:type="spellStart"/>
      <w:r w:rsidRPr="0053016A">
        <w:rPr>
          <w:i/>
          <w:iCs/>
        </w:rPr>
        <w:t>Youngkyo</w:t>
      </w:r>
      <w:proofErr w:type="spellEnd"/>
      <w:r w:rsidRPr="0053016A">
        <w:rPr>
          <w:i/>
          <w:iCs/>
        </w:rPr>
        <w:t>(Samsung) replies and provides r03.</w:t>
      </w:r>
    </w:p>
    <w:p w14:paraId="00B3EE30" w14:textId="77777777" w:rsidR="00E46C7A" w:rsidRPr="0053016A" w:rsidRDefault="00E46C7A" w:rsidP="00E46C7A">
      <w:pPr>
        <w:pStyle w:val="FP"/>
        <w:keepNext/>
        <w:rPr>
          <w:i/>
          <w:iCs/>
        </w:rPr>
      </w:pPr>
      <w:r w:rsidRPr="0053016A">
        <w:rPr>
          <w:i/>
          <w:iCs/>
        </w:rPr>
        <w:t>Dario (Qualcomm) believes this solution goes beyond the scope of the KI.</w:t>
      </w:r>
    </w:p>
    <w:p w14:paraId="11C55D8A" w14:textId="77777777" w:rsidR="00E46C7A" w:rsidRPr="0053016A" w:rsidRDefault="00E46C7A" w:rsidP="00E46C7A">
      <w:pPr>
        <w:pStyle w:val="FP"/>
        <w:keepNext/>
        <w:rPr>
          <w:i/>
          <w:iCs/>
        </w:rPr>
      </w:pPr>
      <w:r w:rsidRPr="0053016A">
        <w:rPr>
          <w:i/>
          <w:iCs/>
        </w:rPr>
        <w:t>Mike (</w:t>
      </w:r>
      <w:proofErr w:type="spellStart"/>
      <w:r w:rsidRPr="0053016A">
        <w:rPr>
          <w:i/>
          <w:iCs/>
        </w:rPr>
        <w:t>InterDigital</w:t>
      </w:r>
      <w:proofErr w:type="spellEnd"/>
      <w:r w:rsidRPr="0053016A">
        <w:rPr>
          <w:i/>
          <w:iCs/>
        </w:rPr>
        <w:t>) believes that this solution is well within the scope of the Key Issue.</w:t>
      </w:r>
    </w:p>
    <w:p w14:paraId="5BA23027" w14:textId="77777777" w:rsidR="00E46C7A" w:rsidRPr="0053016A" w:rsidRDefault="00E46C7A" w:rsidP="00E46C7A">
      <w:pPr>
        <w:pStyle w:val="FP"/>
        <w:keepNext/>
        <w:rPr>
          <w:i/>
          <w:iCs/>
        </w:rPr>
      </w:pPr>
      <w:r w:rsidRPr="0053016A">
        <w:rPr>
          <w:i/>
          <w:iCs/>
        </w:rPr>
        <w:t>Dan (China Mobile) believes that this solution is well within the scope of the Key Issue.</w:t>
      </w:r>
    </w:p>
    <w:p w14:paraId="781E3646" w14:textId="77777777" w:rsidR="00E46C7A" w:rsidRPr="0053016A" w:rsidRDefault="00E46C7A" w:rsidP="00E46C7A">
      <w:pPr>
        <w:pStyle w:val="FP"/>
        <w:keepNext/>
        <w:rPr>
          <w:i/>
          <w:iCs/>
        </w:rPr>
      </w:pPr>
      <w:proofErr w:type="spellStart"/>
      <w:r w:rsidRPr="0053016A">
        <w:rPr>
          <w:i/>
          <w:iCs/>
        </w:rPr>
        <w:t>Xinpeng</w:t>
      </w:r>
      <w:proofErr w:type="spellEnd"/>
      <w:r w:rsidRPr="0053016A">
        <w:rPr>
          <w:i/>
          <w:iCs/>
        </w:rPr>
        <w:t>(Huawei) provides r04.</w:t>
      </w:r>
    </w:p>
    <w:p w14:paraId="3A150561" w14:textId="77777777" w:rsidR="00E46C7A" w:rsidRPr="0053016A" w:rsidRDefault="00E46C7A" w:rsidP="00E46C7A">
      <w:pPr>
        <w:pStyle w:val="FP"/>
        <w:keepNext/>
        <w:rPr>
          <w:i/>
          <w:iCs/>
        </w:rPr>
      </w:pPr>
      <w:proofErr w:type="spellStart"/>
      <w:r w:rsidRPr="0053016A">
        <w:rPr>
          <w:i/>
          <w:iCs/>
        </w:rPr>
        <w:t>Youngkyo</w:t>
      </w:r>
      <w:proofErr w:type="spellEnd"/>
      <w:r w:rsidRPr="0053016A">
        <w:rPr>
          <w:i/>
          <w:iCs/>
        </w:rPr>
        <w:t>(Samsung) is okay to add the EN as r04 for now.</w:t>
      </w:r>
    </w:p>
    <w:p w14:paraId="537C2E15" w14:textId="77777777" w:rsidR="00E46C7A" w:rsidRPr="0053016A" w:rsidRDefault="00E46C7A" w:rsidP="00E46C7A">
      <w:pPr>
        <w:pStyle w:val="FP"/>
        <w:keepNext/>
        <w:rPr>
          <w:i/>
          <w:iCs/>
        </w:rPr>
      </w:pPr>
      <w:r w:rsidRPr="0053016A">
        <w:rPr>
          <w:i/>
          <w:iCs/>
        </w:rPr>
        <w:t>==== Revisions Deadline ====</w:t>
      </w:r>
    </w:p>
    <w:p w14:paraId="5E00BF48" w14:textId="77777777" w:rsidR="00E46C7A" w:rsidRPr="0053016A" w:rsidRDefault="00E46C7A" w:rsidP="00E46C7A">
      <w:pPr>
        <w:pStyle w:val="FP"/>
        <w:keepNext/>
        <w:rPr>
          <w:i/>
          <w:iCs/>
        </w:rPr>
      </w:pPr>
      <w:r w:rsidRPr="0053016A">
        <w:rPr>
          <w:i/>
          <w:iCs/>
        </w:rPr>
        <w:t>Dario (Qualcomm) objects to any version of this document because out of scope of the KI. Proposes to discuss this in CC#2/3.</w:t>
      </w:r>
    </w:p>
    <w:p w14:paraId="5DB71D53" w14:textId="77777777" w:rsidR="00E46C7A" w:rsidRPr="0053016A" w:rsidRDefault="00E46C7A" w:rsidP="00E46C7A">
      <w:pPr>
        <w:pStyle w:val="FP"/>
        <w:keepNext/>
        <w:rPr>
          <w:i/>
          <w:iCs/>
        </w:rPr>
      </w:pPr>
      <w:r w:rsidRPr="0053016A">
        <w:rPr>
          <w:i/>
          <w:iCs/>
        </w:rPr>
        <w:t>Dan (China Mobile) states that this solution is within the scope of this KI</w:t>
      </w:r>
    </w:p>
    <w:p w14:paraId="54ECCFC5" w14:textId="77777777" w:rsidR="00E46C7A" w:rsidRPr="0053016A" w:rsidRDefault="00E46C7A" w:rsidP="00E46C7A">
      <w:pPr>
        <w:pStyle w:val="FP"/>
        <w:keepNext/>
        <w:rPr>
          <w:i/>
          <w:iCs/>
        </w:rPr>
      </w:pPr>
      <w:r w:rsidRPr="0053016A">
        <w:rPr>
          <w:i/>
          <w:iCs/>
        </w:rPr>
        <w:t>==== Comments Deadline ====</w:t>
      </w:r>
    </w:p>
    <w:p w14:paraId="1BEB9182" w14:textId="77777777" w:rsidR="00E46C7A" w:rsidRPr="006E2D8E" w:rsidRDefault="00E46C7A" w:rsidP="00E46C7A">
      <w:pPr>
        <w:pStyle w:val="FP"/>
        <w:keepNext/>
        <w:rPr>
          <w:i/>
          <w:iCs/>
        </w:rPr>
      </w:pPr>
    </w:p>
    <w:p w14:paraId="3739F302" w14:textId="77777777" w:rsidR="00E46C7A" w:rsidRPr="00DA12F6" w:rsidRDefault="00E46C7A" w:rsidP="00E46C7A">
      <w:pPr>
        <w:keepNext/>
        <w:rPr>
          <w:rFonts w:cs="Arial"/>
          <w:b/>
        </w:rPr>
      </w:pPr>
      <w:r w:rsidRPr="00DA12F6">
        <w:rPr>
          <w:rFonts w:cs="Arial"/>
          <w:b/>
        </w:rPr>
        <w:t>Discussion and conclusion:</w:t>
      </w:r>
    </w:p>
    <w:p w14:paraId="27452C68" w14:textId="77777777" w:rsidR="00E46C7A" w:rsidRDefault="00E46C7A" w:rsidP="00E46C7A">
      <w:r w:rsidRPr="00E46C7A">
        <w:t xml:space="preserve">This was </w:t>
      </w:r>
      <w:r>
        <w:rPr>
          <w:color w:val="FF0000"/>
        </w:rPr>
        <w:t>p</w:t>
      </w:r>
      <w:r w:rsidRPr="00E46C7A">
        <w:rPr>
          <w:color w:val="FF0000"/>
        </w:rPr>
        <w:t>ostponed</w:t>
      </w:r>
      <w:r>
        <w:t>.</w:t>
      </w:r>
    </w:p>
    <w:p w14:paraId="452C51D8" w14:textId="77777777" w:rsidR="00E46C7A" w:rsidRDefault="00E46C7A" w:rsidP="00E46C7A"/>
    <w:p w14:paraId="5C6BA524" w14:textId="77777777" w:rsidR="00E46C7A" w:rsidRDefault="00E46C7A" w:rsidP="00E46C7A">
      <w:pPr>
        <w:keepNext/>
        <w:pBdr>
          <w:top w:val="single" w:sz="4" w:space="1" w:color="auto"/>
        </w:pBdr>
      </w:pPr>
      <w:r>
        <w:rPr>
          <w:color w:val="0000FF"/>
        </w:rPr>
        <w:t>S2-2202970</w:t>
      </w:r>
      <w:r>
        <w:t xml:space="preserve"> (P-CR) KI#1 and KI#2: Solution for application-layer based media-synchronization for multi-modality services. (Source: Qualcomm Incorporated)</w:t>
      </w:r>
    </w:p>
    <w:p w14:paraId="28AB3949" w14:textId="77777777" w:rsidR="00E46C7A" w:rsidRPr="00A54044" w:rsidRDefault="00E46C7A" w:rsidP="00E46C7A">
      <w:pPr>
        <w:pStyle w:val="FP"/>
        <w:keepNext/>
        <w:rPr>
          <w:b/>
          <w:bCs/>
          <w:i/>
          <w:iCs/>
          <w:lang w:eastAsia="en-US"/>
        </w:rPr>
      </w:pPr>
      <w:r w:rsidRPr="00A54044">
        <w:rPr>
          <w:b/>
          <w:bCs/>
          <w:i/>
          <w:iCs/>
          <w:lang w:eastAsia="en-US"/>
        </w:rPr>
        <w:t>e-mail comments:</w:t>
      </w:r>
    </w:p>
    <w:p w14:paraId="4BC16BE0" w14:textId="77777777" w:rsidR="00E46C7A" w:rsidRPr="0053016A" w:rsidRDefault="00E46C7A" w:rsidP="00E46C7A">
      <w:pPr>
        <w:pStyle w:val="FP"/>
        <w:keepNext/>
        <w:rPr>
          <w:i/>
          <w:iCs/>
        </w:rPr>
      </w:pPr>
      <w:proofErr w:type="spellStart"/>
      <w:r w:rsidRPr="0053016A">
        <w:rPr>
          <w:i/>
          <w:iCs/>
        </w:rPr>
        <w:t>Youngkyo</w:t>
      </w:r>
      <w:proofErr w:type="spellEnd"/>
      <w:r w:rsidRPr="0053016A">
        <w:rPr>
          <w:i/>
          <w:iCs/>
        </w:rPr>
        <w:t>(Samsung) comments.</w:t>
      </w:r>
    </w:p>
    <w:p w14:paraId="56545FB8" w14:textId="77777777" w:rsidR="00E46C7A" w:rsidRPr="0053016A" w:rsidRDefault="00E46C7A" w:rsidP="00E46C7A">
      <w:pPr>
        <w:pStyle w:val="FP"/>
        <w:keepNext/>
        <w:rPr>
          <w:i/>
          <w:iCs/>
        </w:rPr>
      </w:pPr>
      <w:r w:rsidRPr="0053016A">
        <w:rPr>
          <w:i/>
          <w:iCs/>
        </w:rPr>
        <w:t>Boren (OPPO) comments.</w:t>
      </w:r>
    </w:p>
    <w:p w14:paraId="7DE8EC88" w14:textId="77777777" w:rsidR="00E46C7A" w:rsidRPr="0053016A" w:rsidRDefault="00E46C7A" w:rsidP="00E46C7A">
      <w:pPr>
        <w:pStyle w:val="FP"/>
        <w:keepNext/>
        <w:rPr>
          <w:i/>
          <w:iCs/>
        </w:rPr>
      </w:pPr>
      <w:r w:rsidRPr="0053016A">
        <w:rPr>
          <w:i/>
          <w:iCs/>
        </w:rPr>
        <w:t xml:space="preserve">Dario (Qualcomm) replies to Boren and </w:t>
      </w:r>
      <w:proofErr w:type="spellStart"/>
      <w:r w:rsidRPr="0053016A">
        <w:rPr>
          <w:i/>
          <w:iCs/>
        </w:rPr>
        <w:t>Youngkyo</w:t>
      </w:r>
      <w:proofErr w:type="spellEnd"/>
      <w:r w:rsidRPr="0053016A">
        <w:rPr>
          <w:i/>
          <w:iCs/>
        </w:rPr>
        <w:t>.</w:t>
      </w:r>
    </w:p>
    <w:p w14:paraId="6BC723AD" w14:textId="77777777" w:rsidR="00E46C7A" w:rsidRPr="0053016A" w:rsidRDefault="00E46C7A" w:rsidP="00E46C7A">
      <w:pPr>
        <w:pStyle w:val="FP"/>
        <w:keepNext/>
        <w:rPr>
          <w:i/>
          <w:iCs/>
        </w:rPr>
      </w:pPr>
      <w:r w:rsidRPr="0053016A">
        <w:rPr>
          <w:i/>
          <w:iCs/>
        </w:rPr>
        <w:t>Boren (OPPO) comments..</w:t>
      </w:r>
    </w:p>
    <w:p w14:paraId="51B090DE" w14:textId="77777777" w:rsidR="00E46C7A" w:rsidRPr="0053016A" w:rsidRDefault="00E46C7A" w:rsidP="00E46C7A">
      <w:pPr>
        <w:pStyle w:val="FP"/>
        <w:keepNext/>
        <w:rPr>
          <w:i/>
          <w:iCs/>
        </w:rPr>
      </w:pPr>
      <w:r w:rsidRPr="0053016A">
        <w:rPr>
          <w:i/>
          <w:iCs/>
        </w:rPr>
        <w:t xml:space="preserve">dan(China Mobile) comment and </w:t>
      </w:r>
      <w:proofErr w:type="spellStart"/>
      <w:r w:rsidRPr="0053016A">
        <w:rPr>
          <w:i/>
          <w:iCs/>
        </w:rPr>
        <w:t>provie</w:t>
      </w:r>
      <w:proofErr w:type="spellEnd"/>
      <w:r w:rsidRPr="0053016A">
        <w:rPr>
          <w:i/>
          <w:iCs/>
        </w:rPr>
        <w:t xml:space="preserve"> r01</w:t>
      </w:r>
    </w:p>
    <w:p w14:paraId="7DB27993" w14:textId="77777777" w:rsidR="00E46C7A" w:rsidRPr="0053016A" w:rsidRDefault="00E46C7A" w:rsidP="00E46C7A">
      <w:pPr>
        <w:pStyle w:val="FP"/>
        <w:keepNext/>
        <w:rPr>
          <w:i/>
          <w:iCs/>
        </w:rPr>
      </w:pPr>
      <w:proofErr w:type="spellStart"/>
      <w:r w:rsidRPr="0053016A">
        <w:rPr>
          <w:i/>
          <w:iCs/>
        </w:rPr>
        <w:t>Youngkyo</w:t>
      </w:r>
      <w:proofErr w:type="spellEnd"/>
      <w:r w:rsidRPr="0053016A">
        <w:rPr>
          <w:i/>
          <w:iCs/>
        </w:rPr>
        <w:t>(Samsung) share the view from Boren</w:t>
      </w:r>
    </w:p>
    <w:p w14:paraId="42EEEFF1" w14:textId="77777777" w:rsidR="00E46C7A" w:rsidRPr="0053016A" w:rsidRDefault="00E46C7A" w:rsidP="00E46C7A">
      <w:pPr>
        <w:pStyle w:val="FP"/>
        <w:keepNext/>
        <w:rPr>
          <w:i/>
          <w:iCs/>
        </w:rPr>
      </w:pPr>
      <w:r w:rsidRPr="0053016A">
        <w:rPr>
          <w:i/>
          <w:iCs/>
        </w:rPr>
        <w:t>dan(China Mobile) reply</w:t>
      </w:r>
    </w:p>
    <w:p w14:paraId="6377CDFC" w14:textId="77777777" w:rsidR="00E46C7A" w:rsidRPr="0053016A" w:rsidRDefault="00E46C7A" w:rsidP="00E46C7A">
      <w:pPr>
        <w:pStyle w:val="FP"/>
        <w:keepNext/>
        <w:rPr>
          <w:i/>
          <w:iCs/>
        </w:rPr>
      </w:pPr>
      <w:r w:rsidRPr="0053016A">
        <w:rPr>
          <w:i/>
          <w:iCs/>
        </w:rPr>
        <w:t>Yali (OPPO) replies to Dario (Qualcomm)</w:t>
      </w:r>
    </w:p>
    <w:p w14:paraId="062629CC" w14:textId="77777777" w:rsidR="00E46C7A" w:rsidRPr="0053016A" w:rsidRDefault="00E46C7A" w:rsidP="00E46C7A">
      <w:pPr>
        <w:pStyle w:val="FP"/>
        <w:keepNext/>
        <w:rPr>
          <w:i/>
          <w:iCs/>
        </w:rPr>
      </w:pPr>
      <w:r w:rsidRPr="0053016A">
        <w:rPr>
          <w:i/>
          <w:iCs/>
        </w:rPr>
        <w:t>Devaki (Nokia) proposes to note this paper as there is really no need to study this solution in Rel-18 and/or in 3GPP. If the claim is that there is no solution needed, just propose a conclusion paper proposing to conclude the KI without any normative work, no need to document this solution.</w:t>
      </w:r>
    </w:p>
    <w:p w14:paraId="011E2425" w14:textId="77777777" w:rsidR="00E46C7A" w:rsidRPr="0053016A" w:rsidRDefault="00E46C7A" w:rsidP="00E46C7A">
      <w:pPr>
        <w:pStyle w:val="FP"/>
        <w:keepNext/>
        <w:rPr>
          <w:i/>
          <w:iCs/>
        </w:rPr>
      </w:pPr>
      <w:r w:rsidRPr="0053016A">
        <w:rPr>
          <w:i/>
          <w:iCs/>
        </w:rPr>
        <w:t>Dario (Qualcomm) replies and provides r02</w:t>
      </w:r>
    </w:p>
    <w:p w14:paraId="7C5D5948" w14:textId="77777777" w:rsidR="00E46C7A" w:rsidRPr="0053016A" w:rsidRDefault="00E46C7A" w:rsidP="00E46C7A">
      <w:pPr>
        <w:pStyle w:val="FP"/>
        <w:keepNext/>
        <w:rPr>
          <w:i/>
          <w:iCs/>
        </w:rPr>
      </w:pPr>
      <w:r w:rsidRPr="0053016A">
        <w:rPr>
          <w:i/>
          <w:iCs/>
        </w:rPr>
        <w:t>==== Revisions Deadline ====</w:t>
      </w:r>
    </w:p>
    <w:p w14:paraId="2437280E" w14:textId="77777777" w:rsidR="00E46C7A" w:rsidRPr="0053016A" w:rsidRDefault="00E46C7A" w:rsidP="00E46C7A">
      <w:pPr>
        <w:pStyle w:val="FP"/>
        <w:keepNext/>
        <w:rPr>
          <w:i/>
          <w:iCs/>
        </w:rPr>
      </w:pPr>
      <w:r w:rsidRPr="0053016A">
        <w:rPr>
          <w:i/>
          <w:iCs/>
        </w:rPr>
        <w:t>Devaki (Nokia) objects to the solution as it simply references current specifications which needs no study, also unclear why and how this solves the problem statement proposed by the KI.</w:t>
      </w:r>
    </w:p>
    <w:p w14:paraId="73085AB4" w14:textId="77777777" w:rsidR="00E46C7A" w:rsidRPr="0053016A" w:rsidRDefault="00E46C7A" w:rsidP="00E46C7A">
      <w:pPr>
        <w:pStyle w:val="FP"/>
        <w:keepNext/>
        <w:rPr>
          <w:i/>
          <w:iCs/>
        </w:rPr>
      </w:pPr>
      <w:r w:rsidRPr="0053016A">
        <w:rPr>
          <w:i/>
          <w:iCs/>
        </w:rPr>
        <w:t>Xiaowan(vivo) replies to Dario (Qualcomm) that the solution shall be noted since it is not in the your scope principle as you repeated in 2202750/</w:t>
      </w:r>
      <w:r>
        <w:rPr>
          <w:i/>
          <w:iCs/>
          <w:color w:val="0000FF"/>
        </w:rPr>
        <w:t>S2-</w:t>
      </w:r>
      <w:r w:rsidRPr="0053016A">
        <w:rPr>
          <w:i/>
          <w:iCs/>
          <w:color w:val="0000FF"/>
        </w:rPr>
        <w:t>2202746</w:t>
      </w:r>
      <w:r w:rsidRPr="0053016A">
        <w:rPr>
          <w:i/>
          <w:iCs/>
        </w:rPr>
        <w:t>/</w:t>
      </w:r>
      <w:r>
        <w:rPr>
          <w:i/>
          <w:iCs/>
          <w:color w:val="0000FF"/>
        </w:rPr>
        <w:t>S2-</w:t>
      </w:r>
      <w:r w:rsidRPr="0053016A">
        <w:rPr>
          <w:i/>
          <w:iCs/>
          <w:color w:val="0000FF"/>
        </w:rPr>
        <w:t>2202714</w:t>
      </w:r>
      <w:r w:rsidRPr="0053016A">
        <w:rPr>
          <w:i/>
          <w:iCs/>
        </w:rPr>
        <w:t>/</w:t>
      </w:r>
      <w:r>
        <w:rPr>
          <w:i/>
          <w:iCs/>
          <w:color w:val="0000FF"/>
        </w:rPr>
        <w:t>S2-</w:t>
      </w:r>
      <w:r w:rsidRPr="0053016A">
        <w:rPr>
          <w:i/>
          <w:iCs/>
          <w:color w:val="0000FF"/>
        </w:rPr>
        <w:t>2202371</w:t>
      </w:r>
      <w:r w:rsidRPr="0053016A">
        <w:rPr>
          <w:i/>
          <w:iCs/>
        </w:rPr>
        <w:t>/</w:t>
      </w:r>
      <w:r>
        <w:rPr>
          <w:i/>
          <w:iCs/>
          <w:color w:val="0000FF"/>
        </w:rPr>
        <w:t>S2-</w:t>
      </w:r>
      <w:r w:rsidRPr="0053016A">
        <w:rPr>
          <w:i/>
          <w:iCs/>
          <w:color w:val="0000FF"/>
        </w:rPr>
        <w:t>220230</w:t>
      </w:r>
      <w:r w:rsidRPr="0053016A">
        <w:rPr>
          <w:i/>
          <w:iCs/>
        </w:rPr>
        <w:t>/</w:t>
      </w:r>
      <w:r>
        <w:rPr>
          <w:i/>
          <w:iCs/>
          <w:color w:val="0000FF"/>
        </w:rPr>
        <w:t>S2-</w:t>
      </w:r>
      <w:r w:rsidRPr="0053016A">
        <w:rPr>
          <w:i/>
          <w:iCs/>
          <w:color w:val="0000FF"/>
        </w:rPr>
        <w:t>2202305</w:t>
      </w:r>
      <w:r w:rsidRPr="0053016A">
        <w:rPr>
          <w:i/>
          <w:iCs/>
        </w:rPr>
        <w:t>/</w:t>
      </w:r>
      <w:r>
        <w:rPr>
          <w:i/>
          <w:iCs/>
          <w:color w:val="0000FF"/>
        </w:rPr>
        <w:t>S2-</w:t>
      </w:r>
      <w:r w:rsidRPr="0053016A">
        <w:rPr>
          <w:i/>
          <w:iCs/>
          <w:color w:val="0000FF"/>
        </w:rPr>
        <w:t>2202269</w:t>
      </w:r>
      <w:r w:rsidRPr="0053016A">
        <w:rPr>
          <w:i/>
          <w:iCs/>
        </w:rPr>
        <w:t>/</w:t>
      </w:r>
      <w:r>
        <w:rPr>
          <w:i/>
          <w:iCs/>
          <w:color w:val="0000FF"/>
        </w:rPr>
        <w:t>S2-</w:t>
      </w:r>
      <w:r w:rsidRPr="0053016A">
        <w:rPr>
          <w:i/>
          <w:iCs/>
          <w:color w:val="0000FF"/>
        </w:rPr>
        <w:t>2202107</w:t>
      </w:r>
    </w:p>
    <w:p w14:paraId="228C9F62" w14:textId="77777777" w:rsidR="00E46C7A" w:rsidRPr="0053016A" w:rsidRDefault="00E46C7A" w:rsidP="00E46C7A">
      <w:pPr>
        <w:pStyle w:val="FP"/>
        <w:keepNext/>
        <w:rPr>
          <w:i/>
          <w:iCs/>
        </w:rPr>
      </w:pPr>
      <w:r w:rsidRPr="0053016A">
        <w:rPr>
          <w:i/>
          <w:iCs/>
        </w:rPr>
        <w:t>Saso (Intel) disagrees with Devaki. A solution with no normative impact is still a valid solution and should be documented if it addresses the KI; specific to this solution, it addresses the coordinated transmission of multi-modality flows (KI#1 and KI#2).</w:t>
      </w:r>
    </w:p>
    <w:p w14:paraId="07CB2CF9" w14:textId="77777777" w:rsidR="00E46C7A" w:rsidRPr="0053016A" w:rsidRDefault="00E46C7A" w:rsidP="00E46C7A">
      <w:pPr>
        <w:pStyle w:val="FP"/>
        <w:keepNext/>
        <w:rPr>
          <w:i/>
          <w:iCs/>
        </w:rPr>
      </w:pPr>
      <w:proofErr w:type="spellStart"/>
      <w:r w:rsidRPr="0053016A">
        <w:rPr>
          <w:i/>
          <w:iCs/>
        </w:rPr>
        <w:t>Xinpeng</w:t>
      </w:r>
      <w:proofErr w:type="spellEnd"/>
      <w:r w:rsidRPr="0053016A">
        <w:rPr>
          <w:i/>
          <w:iCs/>
        </w:rPr>
        <w:t>(Huawei) share the same view as Devaki(Nokia) and propose to note this paper.</w:t>
      </w:r>
    </w:p>
    <w:p w14:paraId="1889130B" w14:textId="77777777" w:rsidR="00E46C7A" w:rsidRPr="0053016A" w:rsidRDefault="00E46C7A" w:rsidP="00E46C7A">
      <w:pPr>
        <w:pStyle w:val="FP"/>
        <w:keepNext/>
        <w:rPr>
          <w:i/>
          <w:iCs/>
        </w:rPr>
      </w:pPr>
      <w:r w:rsidRPr="0053016A">
        <w:rPr>
          <w:i/>
          <w:iCs/>
        </w:rPr>
        <w:t>Dan(China Mobile) share the same view as others and propose to note this paper.</w:t>
      </w:r>
    </w:p>
    <w:p w14:paraId="5DAC4484" w14:textId="77777777" w:rsidR="00E46C7A" w:rsidRPr="0053016A" w:rsidRDefault="00E46C7A" w:rsidP="00E46C7A">
      <w:pPr>
        <w:pStyle w:val="FP"/>
        <w:keepNext/>
        <w:rPr>
          <w:i/>
          <w:iCs/>
        </w:rPr>
      </w:pPr>
      <w:r w:rsidRPr="0053016A">
        <w:rPr>
          <w:i/>
          <w:iCs/>
        </w:rPr>
        <w:t>==== Comments Deadline ====</w:t>
      </w:r>
    </w:p>
    <w:p w14:paraId="34CD6CA5" w14:textId="77777777" w:rsidR="00E46C7A" w:rsidRPr="0053016A" w:rsidRDefault="00E46C7A" w:rsidP="00E46C7A">
      <w:pPr>
        <w:pStyle w:val="FP"/>
        <w:keepNext/>
        <w:rPr>
          <w:i/>
          <w:iCs/>
        </w:rPr>
      </w:pPr>
      <w:r w:rsidRPr="0053016A">
        <w:rPr>
          <w:i/>
          <w:iCs/>
        </w:rPr>
        <w:t>Dario (Qualcomm) points out that the solution is in scope of the KI and asks to discuss this in CC#3.</w:t>
      </w:r>
    </w:p>
    <w:p w14:paraId="47CDD6F9" w14:textId="77777777" w:rsidR="00E46C7A" w:rsidRPr="006E2D8E" w:rsidRDefault="00E46C7A" w:rsidP="00E46C7A">
      <w:pPr>
        <w:pStyle w:val="FP"/>
        <w:keepNext/>
        <w:rPr>
          <w:i/>
          <w:iCs/>
        </w:rPr>
      </w:pPr>
    </w:p>
    <w:p w14:paraId="3EBCF0EA" w14:textId="77777777" w:rsidR="00E46C7A" w:rsidRPr="00DA12F6" w:rsidRDefault="00E46C7A" w:rsidP="00E46C7A">
      <w:pPr>
        <w:keepNext/>
        <w:rPr>
          <w:rFonts w:cs="Arial"/>
          <w:b/>
        </w:rPr>
      </w:pPr>
      <w:r w:rsidRPr="00DA12F6">
        <w:rPr>
          <w:rFonts w:cs="Arial"/>
          <w:b/>
        </w:rPr>
        <w:t>Discussion and conclusion:</w:t>
      </w:r>
    </w:p>
    <w:p w14:paraId="23C5482E" w14:textId="77777777" w:rsidR="00E46C7A" w:rsidRDefault="00E46C7A" w:rsidP="00E46C7A">
      <w:r w:rsidRPr="00E46C7A">
        <w:t xml:space="preserve">This was </w:t>
      </w:r>
      <w:r>
        <w:rPr>
          <w:color w:val="FF0000"/>
        </w:rPr>
        <w:t>p</w:t>
      </w:r>
      <w:r w:rsidRPr="00E46C7A">
        <w:rPr>
          <w:color w:val="FF0000"/>
        </w:rPr>
        <w:t>ostponed</w:t>
      </w:r>
      <w:r>
        <w:t>.</w:t>
      </w:r>
    </w:p>
    <w:p w14:paraId="71730E68" w14:textId="77777777" w:rsidR="00E46C7A" w:rsidRDefault="00E46C7A" w:rsidP="00E46C7A"/>
    <w:p w14:paraId="2354E2DB" w14:textId="77777777" w:rsidR="00E46C7A" w:rsidRDefault="00E46C7A" w:rsidP="00E46C7A">
      <w:pPr>
        <w:keepNext/>
        <w:pBdr>
          <w:top w:val="single" w:sz="4" w:space="1" w:color="auto"/>
        </w:pBdr>
      </w:pPr>
      <w:r>
        <w:rPr>
          <w:color w:val="0000FF"/>
        </w:rPr>
        <w:lastRenderedPageBreak/>
        <w:t>S2-2202218</w:t>
      </w:r>
      <w:r>
        <w:t xml:space="preserve"> (P-CR) New solution for KI#3: 5GS information exposure on XR/media Enhancements. (Source: Ericsson, Deutsche Telekom, AT&amp;T, Charter Communications Inc., MediaTek Inc., TMO USA Inc., Telstra, Apple)</w:t>
      </w:r>
    </w:p>
    <w:p w14:paraId="0A8FAF26" w14:textId="77777777" w:rsidR="00E46C7A" w:rsidRPr="00A54044" w:rsidRDefault="00E46C7A" w:rsidP="00E46C7A">
      <w:pPr>
        <w:pStyle w:val="FP"/>
        <w:keepNext/>
        <w:rPr>
          <w:b/>
          <w:bCs/>
          <w:i/>
          <w:iCs/>
          <w:lang w:eastAsia="en-US"/>
        </w:rPr>
      </w:pPr>
      <w:r w:rsidRPr="00A54044">
        <w:rPr>
          <w:b/>
          <w:bCs/>
          <w:i/>
          <w:iCs/>
          <w:lang w:eastAsia="en-US"/>
        </w:rPr>
        <w:t>e-mail comments:</w:t>
      </w:r>
    </w:p>
    <w:p w14:paraId="453F0924" w14:textId="77777777" w:rsidR="00E46C7A" w:rsidRPr="0053016A" w:rsidRDefault="00E46C7A" w:rsidP="00E46C7A">
      <w:pPr>
        <w:pStyle w:val="FP"/>
        <w:keepNext/>
        <w:rPr>
          <w:i/>
          <w:iCs/>
        </w:rPr>
      </w:pPr>
      <w:proofErr w:type="spellStart"/>
      <w:r w:rsidRPr="0053016A">
        <w:rPr>
          <w:i/>
          <w:iCs/>
        </w:rPr>
        <w:t>Youngkyo</w:t>
      </w:r>
      <w:proofErr w:type="spellEnd"/>
      <w:r w:rsidRPr="0053016A">
        <w:rPr>
          <w:i/>
          <w:iCs/>
        </w:rPr>
        <w:t>(Samsung) ask a question.</w:t>
      </w:r>
    </w:p>
    <w:p w14:paraId="1E4E76BB" w14:textId="77777777" w:rsidR="00E46C7A" w:rsidRPr="0053016A" w:rsidRDefault="00E46C7A" w:rsidP="00E46C7A">
      <w:pPr>
        <w:pStyle w:val="FP"/>
        <w:keepNext/>
        <w:rPr>
          <w:i/>
          <w:iCs/>
        </w:rPr>
      </w:pPr>
      <w:r w:rsidRPr="0053016A">
        <w:rPr>
          <w:i/>
          <w:iCs/>
        </w:rPr>
        <w:t>Yali (OPPO) comments.</w:t>
      </w:r>
    </w:p>
    <w:p w14:paraId="432DB6CE" w14:textId="77777777" w:rsidR="00E46C7A" w:rsidRPr="0053016A" w:rsidRDefault="00E46C7A" w:rsidP="00E46C7A">
      <w:pPr>
        <w:pStyle w:val="FP"/>
        <w:keepNext/>
        <w:rPr>
          <w:i/>
          <w:iCs/>
        </w:rPr>
      </w:pPr>
      <w:r w:rsidRPr="0053016A">
        <w:rPr>
          <w:i/>
          <w:iCs/>
        </w:rPr>
        <w:t>Paul (Ericsson) replies to Yali (OPPO).</w:t>
      </w:r>
    </w:p>
    <w:p w14:paraId="4BCAD2A1" w14:textId="77777777" w:rsidR="00E46C7A" w:rsidRPr="0053016A" w:rsidRDefault="00E46C7A" w:rsidP="00E46C7A">
      <w:pPr>
        <w:pStyle w:val="FP"/>
        <w:keepNext/>
        <w:rPr>
          <w:i/>
          <w:iCs/>
        </w:rPr>
      </w:pPr>
      <w:r w:rsidRPr="0053016A">
        <w:rPr>
          <w:i/>
          <w:iCs/>
        </w:rPr>
        <w:t>John (</w:t>
      </w:r>
      <w:proofErr w:type="spellStart"/>
      <w:r w:rsidRPr="0053016A">
        <w:rPr>
          <w:i/>
          <w:iCs/>
        </w:rPr>
        <w:t>Futurewei</w:t>
      </w:r>
      <w:proofErr w:type="spellEnd"/>
      <w:r w:rsidRPr="0053016A">
        <w:rPr>
          <w:i/>
          <w:iCs/>
        </w:rPr>
        <w:t>) asks question.</w:t>
      </w:r>
    </w:p>
    <w:p w14:paraId="3EFF4381" w14:textId="77777777" w:rsidR="00E46C7A" w:rsidRPr="0053016A" w:rsidRDefault="00E46C7A" w:rsidP="00E46C7A">
      <w:pPr>
        <w:pStyle w:val="FP"/>
        <w:keepNext/>
        <w:rPr>
          <w:i/>
          <w:iCs/>
        </w:rPr>
      </w:pPr>
      <w:r w:rsidRPr="0053016A">
        <w:rPr>
          <w:i/>
          <w:iCs/>
        </w:rPr>
        <w:t>Devaki (Nokia) provides r01.</w:t>
      </w:r>
    </w:p>
    <w:p w14:paraId="61CD7D9C" w14:textId="77777777" w:rsidR="00E46C7A" w:rsidRPr="0053016A" w:rsidRDefault="00E46C7A" w:rsidP="00E46C7A">
      <w:pPr>
        <w:pStyle w:val="FP"/>
        <w:keepNext/>
        <w:rPr>
          <w:i/>
          <w:iCs/>
        </w:rPr>
      </w:pPr>
      <w:r w:rsidRPr="0053016A">
        <w:rPr>
          <w:i/>
          <w:iCs/>
        </w:rPr>
        <w:t xml:space="preserve">Paul (Ericsson) replies to </w:t>
      </w:r>
      <w:proofErr w:type="spellStart"/>
      <w:r w:rsidRPr="0053016A">
        <w:rPr>
          <w:i/>
          <w:iCs/>
        </w:rPr>
        <w:t>Zhuoyun</w:t>
      </w:r>
      <w:proofErr w:type="spellEnd"/>
      <w:r w:rsidRPr="0053016A">
        <w:rPr>
          <w:i/>
          <w:iCs/>
        </w:rPr>
        <w:t xml:space="preserve"> (Tencent).</w:t>
      </w:r>
    </w:p>
    <w:p w14:paraId="2358AA08" w14:textId="77777777" w:rsidR="00E46C7A" w:rsidRPr="0053016A" w:rsidRDefault="00E46C7A" w:rsidP="00E46C7A">
      <w:pPr>
        <w:pStyle w:val="FP"/>
        <w:keepNext/>
        <w:rPr>
          <w:i/>
          <w:iCs/>
        </w:rPr>
      </w:pPr>
      <w:r w:rsidRPr="0053016A">
        <w:rPr>
          <w:i/>
          <w:iCs/>
        </w:rPr>
        <w:t>Paul (Ericsson) replies to John (</w:t>
      </w:r>
      <w:proofErr w:type="spellStart"/>
      <w:r w:rsidRPr="0053016A">
        <w:rPr>
          <w:i/>
          <w:iCs/>
        </w:rPr>
        <w:t>Futurewei</w:t>
      </w:r>
      <w:proofErr w:type="spellEnd"/>
      <w:r w:rsidRPr="0053016A">
        <w:rPr>
          <w:i/>
          <w:iCs/>
        </w:rPr>
        <w:t>).</w:t>
      </w:r>
    </w:p>
    <w:p w14:paraId="1B7FBF03" w14:textId="77777777" w:rsidR="00E46C7A" w:rsidRPr="0053016A" w:rsidRDefault="00E46C7A" w:rsidP="00E46C7A">
      <w:pPr>
        <w:pStyle w:val="FP"/>
        <w:keepNext/>
        <w:rPr>
          <w:i/>
          <w:iCs/>
        </w:rPr>
      </w:pPr>
      <w:r w:rsidRPr="0053016A">
        <w:rPr>
          <w:i/>
          <w:iCs/>
        </w:rPr>
        <w:t>Paul (Ericsson) asks Devaki (Nokia) question for clarification.</w:t>
      </w:r>
    </w:p>
    <w:p w14:paraId="0ECFA238" w14:textId="77777777" w:rsidR="00E46C7A" w:rsidRPr="0053016A" w:rsidRDefault="00E46C7A" w:rsidP="00E46C7A">
      <w:pPr>
        <w:pStyle w:val="FP"/>
        <w:keepNext/>
        <w:rPr>
          <w:i/>
          <w:iCs/>
        </w:rPr>
      </w:pPr>
      <w:proofErr w:type="spellStart"/>
      <w:r w:rsidRPr="0053016A">
        <w:rPr>
          <w:i/>
          <w:iCs/>
        </w:rPr>
        <w:t>Zhuoyun</w:t>
      </w:r>
      <w:proofErr w:type="spellEnd"/>
      <w:r w:rsidRPr="0053016A">
        <w:rPr>
          <w:i/>
          <w:iCs/>
        </w:rPr>
        <w:t xml:space="preserve"> (Tencent) comments.</w:t>
      </w:r>
    </w:p>
    <w:p w14:paraId="4E8F06CD" w14:textId="77777777" w:rsidR="00E46C7A" w:rsidRPr="0053016A" w:rsidRDefault="00E46C7A" w:rsidP="00E46C7A">
      <w:pPr>
        <w:pStyle w:val="FP"/>
        <w:keepNext/>
        <w:rPr>
          <w:i/>
          <w:iCs/>
        </w:rPr>
      </w:pPr>
      <w:r w:rsidRPr="0053016A">
        <w:rPr>
          <w:i/>
          <w:iCs/>
        </w:rPr>
        <w:t>Yali (OPPO) provides r02.</w:t>
      </w:r>
    </w:p>
    <w:p w14:paraId="6004B2BF" w14:textId="77777777" w:rsidR="00E46C7A" w:rsidRPr="0053016A" w:rsidRDefault="00E46C7A" w:rsidP="00E46C7A">
      <w:pPr>
        <w:pStyle w:val="FP"/>
        <w:keepNext/>
        <w:rPr>
          <w:i/>
          <w:iCs/>
        </w:rPr>
      </w:pPr>
      <w:r w:rsidRPr="0053016A">
        <w:rPr>
          <w:i/>
          <w:iCs/>
        </w:rPr>
        <w:t>Hui (Huawei) provides comments.</w:t>
      </w:r>
    </w:p>
    <w:p w14:paraId="2F4A4625" w14:textId="77777777" w:rsidR="00E46C7A" w:rsidRPr="0053016A" w:rsidRDefault="00E46C7A" w:rsidP="00E46C7A">
      <w:pPr>
        <w:pStyle w:val="FP"/>
        <w:keepNext/>
        <w:rPr>
          <w:i/>
          <w:iCs/>
        </w:rPr>
      </w:pPr>
      <w:r w:rsidRPr="0053016A">
        <w:rPr>
          <w:i/>
          <w:iCs/>
        </w:rPr>
        <w:t>Paul (Ericsson) replies to Hui (Huawei).</w:t>
      </w:r>
    </w:p>
    <w:p w14:paraId="4F71BD7A" w14:textId="77777777" w:rsidR="00E46C7A" w:rsidRPr="0053016A" w:rsidRDefault="00E46C7A" w:rsidP="00E46C7A">
      <w:pPr>
        <w:pStyle w:val="FP"/>
        <w:keepNext/>
        <w:rPr>
          <w:i/>
          <w:iCs/>
        </w:rPr>
      </w:pPr>
      <w:r w:rsidRPr="0053016A">
        <w:rPr>
          <w:i/>
          <w:iCs/>
        </w:rPr>
        <w:t>John (</w:t>
      </w:r>
      <w:proofErr w:type="spellStart"/>
      <w:r w:rsidRPr="0053016A">
        <w:rPr>
          <w:i/>
          <w:iCs/>
        </w:rPr>
        <w:t>Futurewei</w:t>
      </w:r>
      <w:proofErr w:type="spellEnd"/>
      <w:r w:rsidRPr="0053016A">
        <w:rPr>
          <w:i/>
          <w:iCs/>
        </w:rPr>
        <w:t>) clarifies re: IETF arch.</w:t>
      </w:r>
    </w:p>
    <w:p w14:paraId="597EC876" w14:textId="77777777" w:rsidR="00E46C7A" w:rsidRPr="0053016A" w:rsidRDefault="00E46C7A" w:rsidP="00E46C7A">
      <w:pPr>
        <w:pStyle w:val="FP"/>
        <w:keepNext/>
        <w:rPr>
          <w:i/>
          <w:iCs/>
        </w:rPr>
      </w:pPr>
      <w:r w:rsidRPr="0053016A">
        <w:rPr>
          <w:i/>
          <w:iCs/>
        </w:rPr>
        <w:t>Devaki (Nokia) replies.</w:t>
      </w:r>
    </w:p>
    <w:p w14:paraId="6FDD3A38" w14:textId="77777777" w:rsidR="00E46C7A" w:rsidRPr="0053016A" w:rsidRDefault="00E46C7A" w:rsidP="00E46C7A">
      <w:pPr>
        <w:pStyle w:val="FP"/>
        <w:keepNext/>
        <w:rPr>
          <w:i/>
          <w:iCs/>
        </w:rPr>
      </w:pPr>
      <w:proofErr w:type="spellStart"/>
      <w:r w:rsidRPr="0053016A">
        <w:rPr>
          <w:i/>
          <w:iCs/>
        </w:rPr>
        <w:t>Youngkyo</w:t>
      </w:r>
      <w:proofErr w:type="spellEnd"/>
      <w:r w:rsidRPr="0053016A">
        <w:rPr>
          <w:i/>
          <w:iCs/>
        </w:rPr>
        <w:t>(Samsung) comments.</w:t>
      </w:r>
    </w:p>
    <w:p w14:paraId="150F7101" w14:textId="77777777" w:rsidR="00E46C7A" w:rsidRPr="0053016A" w:rsidRDefault="00E46C7A" w:rsidP="00E46C7A">
      <w:pPr>
        <w:pStyle w:val="FP"/>
        <w:keepNext/>
        <w:rPr>
          <w:i/>
          <w:iCs/>
        </w:rPr>
      </w:pPr>
      <w:r w:rsidRPr="0053016A">
        <w:rPr>
          <w:i/>
          <w:iCs/>
        </w:rPr>
        <w:t>Dan(China Mobile) comments.</w:t>
      </w:r>
    </w:p>
    <w:p w14:paraId="0C6EF42E" w14:textId="77777777" w:rsidR="00E46C7A" w:rsidRPr="0053016A" w:rsidRDefault="00E46C7A" w:rsidP="00E46C7A">
      <w:pPr>
        <w:pStyle w:val="FP"/>
        <w:keepNext/>
        <w:rPr>
          <w:i/>
          <w:iCs/>
        </w:rPr>
      </w:pPr>
      <w:r w:rsidRPr="0053016A">
        <w:rPr>
          <w:i/>
          <w:iCs/>
        </w:rPr>
        <w:t>Hui (Huawei) replies to Paul (Ericsson).</w:t>
      </w:r>
    </w:p>
    <w:p w14:paraId="179A40C3" w14:textId="77777777" w:rsidR="00E46C7A" w:rsidRPr="0053016A" w:rsidRDefault="00E46C7A" w:rsidP="00E46C7A">
      <w:pPr>
        <w:pStyle w:val="FP"/>
        <w:keepNext/>
        <w:rPr>
          <w:i/>
          <w:iCs/>
        </w:rPr>
      </w:pPr>
      <w:r w:rsidRPr="0053016A">
        <w:rPr>
          <w:i/>
          <w:iCs/>
        </w:rPr>
        <w:t>Paul (Ericsson) replies to Devaki (Nokia) and provides r03.</w:t>
      </w:r>
    </w:p>
    <w:p w14:paraId="13B32739" w14:textId="77777777" w:rsidR="00E46C7A" w:rsidRPr="0053016A" w:rsidRDefault="00E46C7A" w:rsidP="00E46C7A">
      <w:pPr>
        <w:pStyle w:val="FP"/>
        <w:keepNext/>
        <w:rPr>
          <w:i/>
          <w:iCs/>
        </w:rPr>
      </w:pPr>
      <w:r w:rsidRPr="0053016A">
        <w:rPr>
          <w:i/>
          <w:iCs/>
        </w:rPr>
        <w:t>Paul (Ericsson) replies and asks Hui (Huawei) for clarification.</w:t>
      </w:r>
    </w:p>
    <w:p w14:paraId="5AF479E4" w14:textId="77777777" w:rsidR="00E46C7A" w:rsidRPr="0053016A" w:rsidRDefault="00E46C7A" w:rsidP="00E46C7A">
      <w:pPr>
        <w:pStyle w:val="FP"/>
        <w:keepNext/>
        <w:rPr>
          <w:i/>
          <w:iCs/>
        </w:rPr>
      </w:pPr>
      <w:r w:rsidRPr="0053016A">
        <w:rPr>
          <w:i/>
          <w:iCs/>
        </w:rPr>
        <w:t>Devaki (Nokia) comments that it is simply NOT acceptable to us to document simulation results in the TR anywhere (solution, annex or anywhere).</w:t>
      </w:r>
    </w:p>
    <w:p w14:paraId="6FF504E7" w14:textId="77777777" w:rsidR="00E46C7A" w:rsidRPr="0053016A" w:rsidRDefault="00E46C7A" w:rsidP="00E46C7A">
      <w:pPr>
        <w:pStyle w:val="FP"/>
        <w:keepNext/>
        <w:rPr>
          <w:i/>
          <w:iCs/>
        </w:rPr>
      </w:pPr>
      <w:r w:rsidRPr="0053016A">
        <w:rPr>
          <w:i/>
          <w:iCs/>
        </w:rPr>
        <w:t>Paul (Ericsson) provides r04.</w:t>
      </w:r>
    </w:p>
    <w:p w14:paraId="25CA1365" w14:textId="77777777" w:rsidR="00E46C7A" w:rsidRPr="0053016A" w:rsidRDefault="00E46C7A" w:rsidP="00E46C7A">
      <w:pPr>
        <w:pStyle w:val="FP"/>
        <w:keepNext/>
        <w:rPr>
          <w:i/>
          <w:iCs/>
        </w:rPr>
      </w:pPr>
      <w:r w:rsidRPr="0053016A">
        <w:rPr>
          <w:i/>
          <w:iCs/>
        </w:rPr>
        <w:t>Yali (OPPO) only accepts r02.</w:t>
      </w:r>
    </w:p>
    <w:p w14:paraId="5456DEBC" w14:textId="77777777" w:rsidR="00E46C7A" w:rsidRPr="0053016A" w:rsidRDefault="00E46C7A" w:rsidP="00E46C7A">
      <w:pPr>
        <w:pStyle w:val="FP"/>
        <w:keepNext/>
        <w:rPr>
          <w:i/>
          <w:iCs/>
        </w:rPr>
      </w:pPr>
      <w:r w:rsidRPr="0053016A">
        <w:rPr>
          <w:i/>
          <w:iCs/>
        </w:rPr>
        <w:t>Jinsook (DISH Network) Comment</w:t>
      </w:r>
    </w:p>
    <w:p w14:paraId="23ABB25B" w14:textId="77777777" w:rsidR="00E46C7A" w:rsidRPr="0053016A" w:rsidRDefault="00E46C7A" w:rsidP="00E46C7A">
      <w:pPr>
        <w:pStyle w:val="FP"/>
        <w:keepNext/>
        <w:rPr>
          <w:i/>
          <w:iCs/>
        </w:rPr>
      </w:pPr>
      <w:r w:rsidRPr="0053016A">
        <w:rPr>
          <w:i/>
          <w:iCs/>
        </w:rPr>
        <w:t>Hui (Huawei) replies.</w:t>
      </w:r>
    </w:p>
    <w:p w14:paraId="0CE621A8" w14:textId="77777777" w:rsidR="00E46C7A" w:rsidRPr="0053016A" w:rsidRDefault="00E46C7A" w:rsidP="00E46C7A">
      <w:pPr>
        <w:pStyle w:val="FP"/>
        <w:keepNext/>
        <w:rPr>
          <w:i/>
          <w:iCs/>
        </w:rPr>
      </w:pPr>
      <w:r w:rsidRPr="0053016A">
        <w:rPr>
          <w:i/>
          <w:iCs/>
        </w:rPr>
        <w:t>Paul (Ericsson) provides r05.</w:t>
      </w:r>
    </w:p>
    <w:p w14:paraId="73A5E047" w14:textId="77777777" w:rsidR="00E46C7A" w:rsidRPr="0053016A" w:rsidRDefault="00E46C7A" w:rsidP="00E46C7A">
      <w:pPr>
        <w:pStyle w:val="FP"/>
        <w:keepNext/>
        <w:rPr>
          <w:i/>
          <w:iCs/>
        </w:rPr>
      </w:pPr>
      <w:r w:rsidRPr="0053016A">
        <w:rPr>
          <w:i/>
          <w:iCs/>
        </w:rPr>
        <w:t>==== Revisions Deadline ====</w:t>
      </w:r>
    </w:p>
    <w:p w14:paraId="3D99F11D" w14:textId="77777777" w:rsidR="00E46C7A" w:rsidRPr="0053016A" w:rsidRDefault="00E46C7A" w:rsidP="00E46C7A">
      <w:pPr>
        <w:pStyle w:val="FP"/>
        <w:keepNext/>
        <w:rPr>
          <w:i/>
          <w:iCs/>
        </w:rPr>
      </w:pPr>
      <w:r w:rsidRPr="0053016A">
        <w:rPr>
          <w:i/>
          <w:iCs/>
        </w:rPr>
        <w:t>Paul (Ericsson) provides response to Hui (Huawei). The aspects you refer to are part of IETF work where they address all scenarios/use cases not just what applies to 3GPP, we are applying L4S within 3GPP context as we do with any IETF framework usage in IMS, Security etc. In addition, the nature of the comments is more evaluation, if applicable so we can take the discussion if such input is provided. See detailed comments below.</w:t>
      </w:r>
    </w:p>
    <w:p w14:paraId="55C3BFF9" w14:textId="77777777" w:rsidR="00E46C7A" w:rsidRPr="0053016A" w:rsidRDefault="00E46C7A" w:rsidP="00E46C7A">
      <w:pPr>
        <w:pStyle w:val="FP"/>
        <w:keepNext/>
        <w:rPr>
          <w:i/>
          <w:iCs/>
        </w:rPr>
      </w:pPr>
      <w:r w:rsidRPr="0053016A">
        <w:rPr>
          <w:i/>
          <w:iCs/>
        </w:rPr>
        <w:t>Ellen (Google) supports this contribution</w:t>
      </w:r>
    </w:p>
    <w:p w14:paraId="51A89683" w14:textId="77777777" w:rsidR="00E46C7A" w:rsidRPr="0053016A" w:rsidRDefault="00E46C7A" w:rsidP="00E46C7A">
      <w:pPr>
        <w:pStyle w:val="FP"/>
        <w:keepNext/>
        <w:rPr>
          <w:i/>
          <w:iCs/>
        </w:rPr>
      </w:pPr>
      <w:r w:rsidRPr="0053016A">
        <w:rPr>
          <w:i/>
          <w:iCs/>
        </w:rPr>
        <w:t>Hui (Huawei) asks to postpone this paper. The deployment concerns are not only IETF work since the proposed solution in 3GPP fully depends on the maturity of wider domain than 3GPP.</w:t>
      </w:r>
    </w:p>
    <w:p w14:paraId="4BA2FE60" w14:textId="77777777" w:rsidR="00E46C7A" w:rsidRPr="0053016A" w:rsidRDefault="00E46C7A" w:rsidP="00E46C7A">
      <w:pPr>
        <w:pStyle w:val="FP"/>
        <w:keepNext/>
        <w:rPr>
          <w:i/>
          <w:iCs/>
        </w:rPr>
      </w:pPr>
      <w:r w:rsidRPr="0053016A">
        <w:rPr>
          <w:i/>
          <w:iCs/>
        </w:rPr>
        <w:t>Stephen (BT) supports this contribution</w:t>
      </w:r>
    </w:p>
    <w:p w14:paraId="47057A19" w14:textId="77777777" w:rsidR="00E46C7A" w:rsidRPr="0053016A" w:rsidRDefault="00E46C7A" w:rsidP="00E46C7A">
      <w:pPr>
        <w:pStyle w:val="FP"/>
        <w:keepNext/>
        <w:rPr>
          <w:i/>
          <w:iCs/>
        </w:rPr>
      </w:pPr>
      <w:r w:rsidRPr="0053016A">
        <w:rPr>
          <w:i/>
          <w:iCs/>
        </w:rPr>
        <w:t>Paul (Ericsson) replies to Hui (Huawei) and asks to discuss this paper during CC#2. We do not see any justification to further delay inclusion of L4S as one solution to this study.</w:t>
      </w:r>
    </w:p>
    <w:p w14:paraId="3A90B822" w14:textId="77777777" w:rsidR="00E46C7A" w:rsidRPr="0053016A" w:rsidRDefault="00E46C7A" w:rsidP="00E46C7A">
      <w:pPr>
        <w:pStyle w:val="FP"/>
        <w:keepNext/>
        <w:rPr>
          <w:i/>
          <w:iCs/>
        </w:rPr>
      </w:pPr>
      <w:r w:rsidRPr="0053016A">
        <w:rPr>
          <w:i/>
          <w:iCs/>
        </w:rPr>
        <w:t>Sriram(</w:t>
      </w:r>
      <w:proofErr w:type="spellStart"/>
      <w:r w:rsidRPr="0053016A">
        <w:rPr>
          <w:i/>
          <w:iCs/>
        </w:rPr>
        <w:t>CableLabs</w:t>
      </w:r>
      <w:proofErr w:type="spellEnd"/>
      <w:r w:rsidRPr="0053016A">
        <w:rPr>
          <w:i/>
          <w:iCs/>
        </w:rPr>
        <w:t>) supports this contribution</w:t>
      </w:r>
    </w:p>
    <w:p w14:paraId="5CF4B9DB" w14:textId="77777777" w:rsidR="00E46C7A" w:rsidRPr="0053016A" w:rsidRDefault="00E46C7A" w:rsidP="00E46C7A">
      <w:pPr>
        <w:pStyle w:val="FP"/>
        <w:keepNext/>
        <w:rPr>
          <w:i/>
          <w:iCs/>
        </w:rPr>
      </w:pPr>
      <w:r w:rsidRPr="0053016A">
        <w:rPr>
          <w:i/>
          <w:iCs/>
        </w:rPr>
        <w:t>Hui (Huawei) insists on postponing the paper.</w:t>
      </w:r>
    </w:p>
    <w:p w14:paraId="338AE7AB" w14:textId="77777777" w:rsidR="00E46C7A" w:rsidRPr="0053016A" w:rsidRDefault="00E46C7A" w:rsidP="00E46C7A">
      <w:pPr>
        <w:pStyle w:val="FP"/>
        <w:keepNext/>
        <w:rPr>
          <w:i/>
          <w:iCs/>
        </w:rPr>
      </w:pPr>
      <w:r w:rsidRPr="0053016A">
        <w:rPr>
          <w:i/>
          <w:iCs/>
        </w:rPr>
        <w:t>==== Comments Deadline ====</w:t>
      </w:r>
    </w:p>
    <w:p w14:paraId="72E64E2E" w14:textId="77777777" w:rsidR="00E46C7A" w:rsidRPr="0053016A" w:rsidRDefault="00E46C7A" w:rsidP="00E46C7A">
      <w:pPr>
        <w:pStyle w:val="FP"/>
        <w:keepNext/>
        <w:rPr>
          <w:i/>
          <w:iCs/>
        </w:rPr>
      </w:pPr>
      <w:r w:rsidRPr="0053016A">
        <w:rPr>
          <w:i/>
          <w:iCs/>
        </w:rPr>
        <w:t>Paul (Ericsson) replies to Hui (Huawei) and asks questions for clarification.</w:t>
      </w:r>
    </w:p>
    <w:p w14:paraId="08522A5C" w14:textId="77777777" w:rsidR="00E46C7A" w:rsidRPr="0053016A" w:rsidRDefault="00E46C7A" w:rsidP="00E46C7A">
      <w:pPr>
        <w:pStyle w:val="FP"/>
        <w:keepNext/>
        <w:rPr>
          <w:i/>
          <w:iCs/>
        </w:rPr>
      </w:pPr>
      <w:r w:rsidRPr="0053016A">
        <w:rPr>
          <w:i/>
          <w:iCs/>
        </w:rPr>
        <w:t>Hui(Huawei) replies to Paul (Ericsson).</w:t>
      </w:r>
    </w:p>
    <w:p w14:paraId="532FB169" w14:textId="77777777" w:rsidR="00E46C7A" w:rsidRPr="0053016A" w:rsidRDefault="00E46C7A" w:rsidP="00E46C7A">
      <w:pPr>
        <w:pStyle w:val="FP"/>
        <w:keepNext/>
        <w:rPr>
          <w:i/>
          <w:iCs/>
        </w:rPr>
      </w:pPr>
      <w:r w:rsidRPr="0053016A">
        <w:rPr>
          <w:i/>
          <w:iCs/>
        </w:rPr>
        <w:t>Saso (Intel) comments that there is no reason for not including a candidate solution in the TR if it: 1) fits within the scope of the study, 2) fits (at least partly) within the remit of SA2 WG, and 3) is sufficiently clearly described. Is there any guidance from the Rapporteur?</w:t>
      </w:r>
    </w:p>
    <w:p w14:paraId="67B5E681" w14:textId="77777777" w:rsidR="00E46C7A" w:rsidRPr="0053016A" w:rsidRDefault="00E46C7A" w:rsidP="00E46C7A">
      <w:pPr>
        <w:pStyle w:val="FP"/>
        <w:keepNext/>
        <w:rPr>
          <w:i/>
          <w:iCs/>
        </w:rPr>
      </w:pPr>
      <w:r w:rsidRPr="0053016A">
        <w:rPr>
          <w:i/>
          <w:iCs/>
        </w:rPr>
        <w:t>Dieter (Deutsche Telekom) fully agrees with Saso. There is no there is no reason for not including this candidate solution in the TR.</w:t>
      </w:r>
    </w:p>
    <w:p w14:paraId="4858C924" w14:textId="77777777" w:rsidR="00E46C7A" w:rsidRPr="0053016A" w:rsidRDefault="00E46C7A" w:rsidP="00E46C7A">
      <w:pPr>
        <w:pStyle w:val="FP"/>
        <w:keepNext/>
        <w:rPr>
          <w:i/>
          <w:iCs/>
        </w:rPr>
      </w:pPr>
      <w:r w:rsidRPr="0053016A">
        <w:rPr>
          <w:i/>
          <w:iCs/>
        </w:rPr>
        <w:t xml:space="preserve">Dan (China Mobile) reply to </w:t>
      </w:r>
      <w:proofErr w:type="spellStart"/>
      <w:r w:rsidRPr="0053016A">
        <w:rPr>
          <w:i/>
          <w:iCs/>
        </w:rPr>
        <w:t>saso</w:t>
      </w:r>
      <w:proofErr w:type="spellEnd"/>
    </w:p>
    <w:p w14:paraId="11294199" w14:textId="77777777" w:rsidR="00E46C7A" w:rsidRPr="0053016A" w:rsidRDefault="00E46C7A" w:rsidP="00E46C7A">
      <w:pPr>
        <w:pStyle w:val="FP"/>
        <w:keepNext/>
        <w:rPr>
          <w:i/>
          <w:iCs/>
        </w:rPr>
      </w:pPr>
      <w:r w:rsidRPr="0053016A">
        <w:rPr>
          <w:i/>
          <w:iCs/>
        </w:rPr>
        <w:t>Hui (Huawei) replies to Saso that the postpone proposal is based on technical reasons that cannot be resolved during this meeting.</w:t>
      </w:r>
    </w:p>
    <w:p w14:paraId="76C6440D" w14:textId="77777777" w:rsidR="00E46C7A" w:rsidRPr="0053016A" w:rsidRDefault="00E46C7A" w:rsidP="00E46C7A">
      <w:pPr>
        <w:pStyle w:val="FP"/>
        <w:keepNext/>
        <w:rPr>
          <w:i/>
          <w:iCs/>
        </w:rPr>
      </w:pPr>
      <w:r w:rsidRPr="0053016A">
        <w:rPr>
          <w:i/>
          <w:iCs/>
        </w:rPr>
        <w:t>Saso (Intel) replies to Hui.</w:t>
      </w:r>
    </w:p>
    <w:p w14:paraId="2F2D8CC7" w14:textId="77777777" w:rsidR="00E46C7A" w:rsidRPr="006E2D8E" w:rsidRDefault="00E46C7A" w:rsidP="00E46C7A">
      <w:pPr>
        <w:pStyle w:val="FP"/>
        <w:keepNext/>
        <w:rPr>
          <w:i/>
          <w:iCs/>
        </w:rPr>
      </w:pPr>
    </w:p>
    <w:p w14:paraId="017E710F" w14:textId="77777777" w:rsidR="00E46C7A" w:rsidRPr="00DA12F6" w:rsidRDefault="00E46C7A" w:rsidP="00E46C7A">
      <w:pPr>
        <w:keepNext/>
        <w:rPr>
          <w:rFonts w:cs="Arial"/>
          <w:b/>
        </w:rPr>
      </w:pPr>
      <w:r w:rsidRPr="00DA12F6">
        <w:rPr>
          <w:rFonts w:cs="Arial"/>
          <w:b/>
        </w:rPr>
        <w:t>Discussion and conclusion:</w:t>
      </w:r>
    </w:p>
    <w:p w14:paraId="3BDBBC69" w14:textId="3B804D54" w:rsidR="00E46C7A" w:rsidRDefault="00E46C7A" w:rsidP="00E46C7A">
      <w:r>
        <w:t xml:space="preserve">Huawei commented that this needed further clarification and suggested to postpone this. Nokia suggested the issues raised can be covered by Editor's notes for further clarification. Ericsson commented that they had discussed this and provided resolutions for some time. Huawei commented that time is needed to understand whether the IETF work covers this before deciding whether this should be accepted. </w:t>
      </w:r>
      <w:r w:rsidRPr="00E46C7A">
        <w:t xml:space="preserve">This was </w:t>
      </w:r>
      <w:r>
        <w:rPr>
          <w:color w:val="FF0000"/>
        </w:rPr>
        <w:t>p</w:t>
      </w:r>
      <w:r w:rsidRPr="00E46C7A">
        <w:rPr>
          <w:color w:val="FF0000"/>
        </w:rPr>
        <w:t>ostponed</w:t>
      </w:r>
      <w:r>
        <w:t>.</w:t>
      </w:r>
    </w:p>
    <w:p w14:paraId="6AC3F9DA" w14:textId="77777777" w:rsidR="00E46C7A" w:rsidRDefault="00E46C7A" w:rsidP="00E46C7A"/>
    <w:p w14:paraId="7D4B2170" w14:textId="77777777" w:rsidR="00E46C7A" w:rsidRDefault="00E46C7A" w:rsidP="00E46C7A">
      <w:pPr>
        <w:keepNext/>
        <w:pBdr>
          <w:top w:val="single" w:sz="4" w:space="1" w:color="auto"/>
        </w:pBdr>
      </w:pPr>
      <w:r>
        <w:rPr>
          <w:color w:val="0000FF"/>
        </w:rPr>
        <w:t>S2-2203548</w:t>
      </w:r>
      <w:r>
        <w:t xml:space="preserve"> (P-CR) Differentiated QoS handling for XR and media service. (Source: Lenovo)</w:t>
      </w:r>
    </w:p>
    <w:p w14:paraId="1E9AF078" w14:textId="77777777" w:rsidR="00E46C7A" w:rsidRPr="00DA12F6" w:rsidRDefault="00E46C7A" w:rsidP="00E46C7A">
      <w:pPr>
        <w:keepNext/>
        <w:rPr>
          <w:rFonts w:cs="Arial"/>
          <w:b/>
        </w:rPr>
      </w:pPr>
      <w:r w:rsidRPr="00DA12F6">
        <w:rPr>
          <w:rFonts w:cs="Arial"/>
          <w:b/>
        </w:rPr>
        <w:t>Discussion and conclusion:</w:t>
      </w:r>
    </w:p>
    <w:p w14:paraId="3907E8BC" w14:textId="0F48E97D" w:rsidR="00E46C7A" w:rsidRPr="00E46C7A" w:rsidRDefault="00E46C7A" w:rsidP="00E46C7A">
      <w:r>
        <w:t xml:space="preserve">Revision of </w:t>
      </w:r>
      <w:r w:rsidRPr="00E46C7A">
        <w:rPr>
          <w:color w:val="0000FF"/>
        </w:rPr>
        <w:t>S2-2202656r02</w:t>
      </w:r>
      <w:r>
        <w:t xml:space="preserve">. This was confirmed as </w:t>
      </w:r>
      <w:r w:rsidRPr="00C3284B">
        <w:rPr>
          <w:color w:val="FF0000"/>
          <w:lang w:eastAsia="en-US"/>
        </w:rPr>
        <w:t>approved</w:t>
      </w:r>
      <w:r>
        <w:t>.</w:t>
      </w:r>
    </w:p>
    <w:p w14:paraId="7F785686" w14:textId="77777777" w:rsidR="00E46C7A" w:rsidRDefault="00E46C7A" w:rsidP="00E46C7A"/>
    <w:p w14:paraId="469C57E7" w14:textId="77777777" w:rsidR="00E46C7A" w:rsidRDefault="00E46C7A" w:rsidP="00E46C7A"/>
    <w:p w14:paraId="76E51141" w14:textId="77777777" w:rsidR="00E46C7A" w:rsidRDefault="00E46C7A" w:rsidP="00E46C7A">
      <w:pPr>
        <w:keepNext/>
        <w:pBdr>
          <w:top w:val="single" w:sz="4" w:space="1" w:color="auto"/>
        </w:pBdr>
      </w:pPr>
      <w:r>
        <w:rPr>
          <w:color w:val="0000FF"/>
        </w:rPr>
        <w:t>S2-2202114</w:t>
      </w:r>
      <w:r>
        <w:t xml:space="preserve"> (P-CR) Solution for KI#6 RT latency split for two QoS flows used for UL and DL respectively. (Source: Vivo)</w:t>
      </w:r>
    </w:p>
    <w:p w14:paraId="4CD3F0BC" w14:textId="77777777" w:rsidR="00E46C7A" w:rsidRPr="00A54044" w:rsidRDefault="00E46C7A" w:rsidP="00E46C7A">
      <w:pPr>
        <w:pStyle w:val="FP"/>
        <w:keepNext/>
        <w:rPr>
          <w:b/>
          <w:bCs/>
          <w:i/>
          <w:iCs/>
          <w:lang w:eastAsia="en-US"/>
        </w:rPr>
      </w:pPr>
      <w:r w:rsidRPr="00A54044">
        <w:rPr>
          <w:b/>
          <w:bCs/>
          <w:i/>
          <w:iCs/>
          <w:lang w:eastAsia="en-US"/>
        </w:rPr>
        <w:t>e-mail comments:</w:t>
      </w:r>
    </w:p>
    <w:p w14:paraId="79C73B87" w14:textId="77777777" w:rsidR="00E46C7A" w:rsidRPr="0053016A" w:rsidRDefault="00E46C7A" w:rsidP="00E46C7A">
      <w:pPr>
        <w:pStyle w:val="FP"/>
        <w:keepNext/>
        <w:rPr>
          <w:i/>
          <w:iCs/>
        </w:rPr>
      </w:pPr>
      <w:r w:rsidRPr="0053016A">
        <w:rPr>
          <w:i/>
          <w:iCs/>
        </w:rPr>
        <w:t>Xiaowan(vivo) suggests to agree r01</w:t>
      </w:r>
    </w:p>
    <w:p w14:paraId="6B43A513" w14:textId="77777777" w:rsidR="00E46C7A" w:rsidRPr="0053016A" w:rsidRDefault="00E46C7A" w:rsidP="00E46C7A">
      <w:pPr>
        <w:pStyle w:val="FP"/>
        <w:keepNext/>
        <w:rPr>
          <w:i/>
          <w:iCs/>
        </w:rPr>
      </w:pPr>
      <w:r w:rsidRPr="0053016A">
        <w:rPr>
          <w:i/>
          <w:iCs/>
        </w:rPr>
        <w:t>Hui(Huawei) repost r01 link, and support Xiaowan r01 is the agreeable one.</w:t>
      </w:r>
    </w:p>
    <w:p w14:paraId="1D20ADA2" w14:textId="77777777" w:rsidR="00E46C7A" w:rsidRPr="0053016A" w:rsidRDefault="00E46C7A" w:rsidP="00E46C7A">
      <w:pPr>
        <w:pStyle w:val="FP"/>
        <w:keepNext/>
        <w:rPr>
          <w:i/>
          <w:iCs/>
        </w:rPr>
      </w:pPr>
      <w:r w:rsidRPr="0053016A">
        <w:rPr>
          <w:i/>
          <w:iCs/>
        </w:rPr>
        <w:t>==== Comments Deadline ====</w:t>
      </w:r>
    </w:p>
    <w:p w14:paraId="09B1F0B4" w14:textId="77777777" w:rsidR="00E46C7A" w:rsidRPr="006E2D8E" w:rsidRDefault="00E46C7A" w:rsidP="00E46C7A">
      <w:pPr>
        <w:pStyle w:val="FP"/>
        <w:keepNext/>
        <w:rPr>
          <w:i/>
          <w:iCs/>
        </w:rPr>
      </w:pPr>
    </w:p>
    <w:p w14:paraId="0A6BDC7F" w14:textId="77777777" w:rsidR="00E46C7A" w:rsidRPr="00DA12F6" w:rsidRDefault="00E46C7A" w:rsidP="00E46C7A">
      <w:pPr>
        <w:keepNext/>
        <w:rPr>
          <w:rFonts w:cs="Arial"/>
          <w:b/>
        </w:rPr>
      </w:pPr>
      <w:r w:rsidRPr="00DA12F6">
        <w:rPr>
          <w:rFonts w:cs="Arial"/>
          <w:b/>
        </w:rPr>
        <w:t>Discussion and conclusion:</w:t>
      </w:r>
    </w:p>
    <w:p w14:paraId="66F6A2F7" w14:textId="33A09825" w:rsidR="00E46C7A" w:rsidRDefault="00E46C7A" w:rsidP="00E46C7A">
      <w:r>
        <w:t>Vivo commented that r01 was uploaded before the revision deadline, but the record in the Chair notes does not show this</w:t>
      </w:r>
      <w:r w:rsidR="00E77FC5">
        <w:t xml:space="preserve"> as the e-mail format was incorrect</w:t>
      </w:r>
      <w:r>
        <w:t xml:space="preserve">. </w:t>
      </w:r>
      <w:r w:rsidR="00E77FC5">
        <w:t xml:space="preserve">The SA WG2 Chair replied that e-mails need to be correctly formatted in order to be considered. Huawei asked whether the original changes with the changes could be considered. </w:t>
      </w:r>
      <w:r w:rsidR="00E77FC5">
        <w:rPr>
          <w:color w:val="0000FF"/>
        </w:rPr>
        <w:t>S2-2202114</w:t>
      </w:r>
      <w:r w:rsidR="00E77FC5">
        <w:t xml:space="preserve"> was then </w:t>
      </w:r>
      <w:r w:rsidR="00E77FC5" w:rsidRPr="00E77FC5">
        <w:rPr>
          <w:color w:val="FF0000"/>
        </w:rPr>
        <w:t xml:space="preserve">approved </w:t>
      </w:r>
      <w:r w:rsidR="00E77FC5">
        <w:t>with the understanding that updates can be made at a later time.</w:t>
      </w:r>
    </w:p>
    <w:p w14:paraId="1ED6CBBA" w14:textId="77777777" w:rsidR="00E46C7A" w:rsidRDefault="00E46C7A" w:rsidP="00E46C7A"/>
    <w:p w14:paraId="40136AB7" w14:textId="77777777" w:rsidR="00E77FC5" w:rsidRDefault="00E77FC5" w:rsidP="00E77FC5">
      <w:pPr>
        <w:keepNext/>
        <w:pBdr>
          <w:top w:val="single" w:sz="4" w:space="1" w:color="auto"/>
        </w:pBdr>
      </w:pPr>
      <w:r>
        <w:rPr>
          <w:color w:val="0000FF"/>
        </w:rPr>
        <w:t>S2-2202852</w:t>
      </w:r>
      <w:r>
        <w:t xml:space="preserve"> (P-CR) Solution about policy enhancements to minimize the jitter. (Source: China Mobile)</w:t>
      </w:r>
    </w:p>
    <w:p w14:paraId="43F1D80E" w14:textId="77777777" w:rsidR="00E77FC5" w:rsidRPr="00A54044" w:rsidRDefault="00E77FC5" w:rsidP="00E77FC5">
      <w:pPr>
        <w:pStyle w:val="FP"/>
        <w:keepNext/>
        <w:rPr>
          <w:b/>
          <w:bCs/>
          <w:i/>
          <w:iCs/>
          <w:lang w:eastAsia="en-US"/>
        </w:rPr>
      </w:pPr>
      <w:r w:rsidRPr="00A54044">
        <w:rPr>
          <w:b/>
          <w:bCs/>
          <w:i/>
          <w:iCs/>
          <w:lang w:eastAsia="en-US"/>
        </w:rPr>
        <w:t>e-mail comments:</w:t>
      </w:r>
    </w:p>
    <w:p w14:paraId="2FFA684E" w14:textId="77777777" w:rsidR="00E77FC5" w:rsidRPr="0053016A" w:rsidRDefault="00E77FC5" w:rsidP="00E77FC5">
      <w:pPr>
        <w:pStyle w:val="FP"/>
        <w:keepNext/>
        <w:rPr>
          <w:i/>
          <w:iCs/>
        </w:rPr>
      </w:pPr>
      <w:r w:rsidRPr="0053016A">
        <w:rPr>
          <w:i/>
          <w:iCs/>
        </w:rPr>
        <w:t>Devaki (Nokia) provides r01.</w:t>
      </w:r>
    </w:p>
    <w:p w14:paraId="34803C4C" w14:textId="77777777" w:rsidR="00E77FC5" w:rsidRPr="0053016A" w:rsidRDefault="00E77FC5" w:rsidP="00E77FC5">
      <w:pPr>
        <w:pStyle w:val="FP"/>
        <w:keepNext/>
        <w:rPr>
          <w:i/>
          <w:iCs/>
        </w:rPr>
      </w:pPr>
      <w:proofErr w:type="spellStart"/>
      <w:r w:rsidRPr="0053016A">
        <w:rPr>
          <w:i/>
          <w:iCs/>
        </w:rPr>
        <w:t>Youngkyo</w:t>
      </w:r>
      <w:proofErr w:type="spellEnd"/>
      <w:r w:rsidRPr="0053016A">
        <w:rPr>
          <w:i/>
          <w:iCs/>
        </w:rPr>
        <w:t>(Samsung) ask a question.</w:t>
      </w:r>
    </w:p>
    <w:p w14:paraId="3695FFC9" w14:textId="77777777" w:rsidR="00E77FC5" w:rsidRPr="0053016A" w:rsidRDefault="00E77FC5" w:rsidP="00E77FC5">
      <w:pPr>
        <w:pStyle w:val="FP"/>
        <w:keepNext/>
        <w:rPr>
          <w:i/>
          <w:iCs/>
        </w:rPr>
      </w:pPr>
      <w:r w:rsidRPr="0053016A">
        <w:rPr>
          <w:i/>
          <w:iCs/>
        </w:rPr>
        <w:t>Dan(China Mobile) reply, and if you think the below need to be provided in the paper, I can update it.</w:t>
      </w:r>
    </w:p>
    <w:p w14:paraId="33828322" w14:textId="77777777" w:rsidR="00E77FC5" w:rsidRPr="0053016A" w:rsidRDefault="00E77FC5" w:rsidP="00E77FC5">
      <w:pPr>
        <w:pStyle w:val="FP"/>
        <w:keepNext/>
        <w:rPr>
          <w:i/>
          <w:iCs/>
        </w:rPr>
      </w:pPr>
      <w:r w:rsidRPr="0053016A">
        <w:rPr>
          <w:i/>
          <w:iCs/>
        </w:rPr>
        <w:t>Dario (Qualcomm) comments that this solution is not in scope of the KI.</w:t>
      </w:r>
    </w:p>
    <w:p w14:paraId="30ED8346" w14:textId="77777777" w:rsidR="00E77FC5" w:rsidRPr="0053016A" w:rsidRDefault="00E77FC5" w:rsidP="00E77FC5">
      <w:pPr>
        <w:pStyle w:val="FP"/>
        <w:keepNext/>
        <w:rPr>
          <w:i/>
          <w:iCs/>
        </w:rPr>
      </w:pPr>
      <w:r w:rsidRPr="0053016A">
        <w:rPr>
          <w:i/>
          <w:iCs/>
        </w:rPr>
        <w:t>Dan (China Mobile) reply and provide r01</w:t>
      </w:r>
    </w:p>
    <w:p w14:paraId="22D1D8B1" w14:textId="77777777" w:rsidR="00E77FC5" w:rsidRPr="0053016A" w:rsidRDefault="00E77FC5" w:rsidP="00E77FC5">
      <w:pPr>
        <w:pStyle w:val="FP"/>
        <w:keepNext/>
        <w:rPr>
          <w:i/>
          <w:iCs/>
        </w:rPr>
      </w:pPr>
      <w:r w:rsidRPr="0053016A">
        <w:rPr>
          <w:i/>
          <w:iCs/>
        </w:rPr>
        <w:t>==== Revisions Deadline ====</w:t>
      </w:r>
    </w:p>
    <w:p w14:paraId="6772C3FB" w14:textId="77777777" w:rsidR="00E77FC5" w:rsidRPr="0053016A" w:rsidRDefault="00E77FC5" w:rsidP="00E77FC5">
      <w:pPr>
        <w:pStyle w:val="FP"/>
        <w:keepNext/>
        <w:rPr>
          <w:i/>
          <w:iCs/>
        </w:rPr>
      </w:pPr>
      <w:r w:rsidRPr="0053016A">
        <w:rPr>
          <w:i/>
          <w:iCs/>
        </w:rPr>
        <w:t>Dan (China Mobile) reply and provide r02</w:t>
      </w:r>
    </w:p>
    <w:p w14:paraId="38D5718A" w14:textId="77777777" w:rsidR="00E77FC5" w:rsidRPr="0053016A" w:rsidRDefault="00E77FC5" w:rsidP="00E77FC5">
      <w:pPr>
        <w:pStyle w:val="FP"/>
        <w:keepNext/>
        <w:rPr>
          <w:i/>
          <w:iCs/>
        </w:rPr>
      </w:pPr>
      <w:r w:rsidRPr="0053016A">
        <w:rPr>
          <w:i/>
          <w:iCs/>
        </w:rPr>
        <w:t>Devaki (Nokia) comments that r02 does not address all the comments provided regarding the procedure in r01 but in the interest of progress, ok to move forward with r02 for now under the assumption that these will be addressed during next meeting.</w:t>
      </w:r>
    </w:p>
    <w:p w14:paraId="6F71908C" w14:textId="77777777" w:rsidR="00E77FC5" w:rsidRPr="0053016A" w:rsidRDefault="00E77FC5" w:rsidP="00E77FC5">
      <w:pPr>
        <w:pStyle w:val="FP"/>
        <w:keepNext/>
        <w:rPr>
          <w:i/>
          <w:iCs/>
        </w:rPr>
      </w:pPr>
      <w:r w:rsidRPr="0053016A">
        <w:rPr>
          <w:i/>
          <w:iCs/>
        </w:rPr>
        <w:t xml:space="preserve">Dan (China Mobile) thanks </w:t>
      </w:r>
      <w:proofErr w:type="spellStart"/>
      <w:r w:rsidRPr="0053016A">
        <w:rPr>
          <w:i/>
          <w:iCs/>
        </w:rPr>
        <w:t>devaki</w:t>
      </w:r>
      <w:proofErr w:type="spellEnd"/>
      <w:r w:rsidRPr="0053016A">
        <w:rPr>
          <w:i/>
          <w:iCs/>
        </w:rPr>
        <w:t>, and I will address these comments in next meeting.</w:t>
      </w:r>
    </w:p>
    <w:p w14:paraId="72C34DC2" w14:textId="77777777" w:rsidR="00E77FC5" w:rsidRPr="0053016A" w:rsidRDefault="00E77FC5" w:rsidP="00E77FC5">
      <w:pPr>
        <w:pStyle w:val="FP"/>
        <w:keepNext/>
        <w:rPr>
          <w:i/>
          <w:iCs/>
        </w:rPr>
      </w:pPr>
      <w:r w:rsidRPr="0053016A">
        <w:rPr>
          <w:i/>
          <w:iCs/>
        </w:rPr>
        <w:t>Dario (Qualcomm) objects to this proposal because it goes beyond the scope of the KI.</w:t>
      </w:r>
    </w:p>
    <w:p w14:paraId="498AF1E7" w14:textId="77777777" w:rsidR="00E77FC5" w:rsidRPr="0053016A" w:rsidRDefault="00E77FC5" w:rsidP="00E77FC5">
      <w:pPr>
        <w:pStyle w:val="FP"/>
        <w:keepNext/>
        <w:rPr>
          <w:i/>
          <w:iCs/>
        </w:rPr>
      </w:pPr>
      <w:r w:rsidRPr="0053016A">
        <w:rPr>
          <w:i/>
          <w:iCs/>
        </w:rPr>
        <w:t>Dan (China Mobile) provide r03 with removing some sentence in r02</w:t>
      </w:r>
    </w:p>
    <w:p w14:paraId="726F1071" w14:textId="77777777" w:rsidR="00E77FC5" w:rsidRPr="0053016A" w:rsidRDefault="00E77FC5" w:rsidP="00E77FC5">
      <w:pPr>
        <w:pStyle w:val="FP"/>
        <w:keepNext/>
        <w:rPr>
          <w:i/>
          <w:iCs/>
        </w:rPr>
      </w:pPr>
      <w:r w:rsidRPr="0053016A">
        <w:rPr>
          <w:i/>
          <w:iCs/>
        </w:rPr>
        <w:t>Dan (China Mobile) request to discuss this paper in CC#3</w:t>
      </w:r>
    </w:p>
    <w:p w14:paraId="29D6C3FA" w14:textId="77777777" w:rsidR="00E77FC5" w:rsidRPr="0053016A" w:rsidRDefault="00E77FC5" w:rsidP="00E77FC5">
      <w:pPr>
        <w:pStyle w:val="FP"/>
        <w:keepNext/>
        <w:rPr>
          <w:i/>
          <w:iCs/>
        </w:rPr>
      </w:pPr>
      <w:r w:rsidRPr="0053016A">
        <w:rPr>
          <w:i/>
          <w:iCs/>
        </w:rPr>
        <w:t>Devaki (Nokia) comments.</w:t>
      </w:r>
    </w:p>
    <w:p w14:paraId="2F290A4A" w14:textId="77777777" w:rsidR="00E77FC5" w:rsidRPr="0053016A" w:rsidRDefault="00E77FC5" w:rsidP="00E77FC5">
      <w:pPr>
        <w:pStyle w:val="FP"/>
        <w:keepNext/>
        <w:rPr>
          <w:i/>
          <w:iCs/>
        </w:rPr>
      </w:pPr>
      <w:r w:rsidRPr="0053016A">
        <w:rPr>
          <w:i/>
          <w:iCs/>
        </w:rPr>
        <w:t>Dan (China Mobile) reply with correct the previous email</w:t>
      </w:r>
    </w:p>
    <w:p w14:paraId="547C82C3" w14:textId="77777777" w:rsidR="00E77FC5" w:rsidRPr="0053016A" w:rsidRDefault="00E77FC5" w:rsidP="00E77FC5">
      <w:pPr>
        <w:pStyle w:val="FP"/>
        <w:keepNext/>
        <w:rPr>
          <w:i/>
          <w:iCs/>
        </w:rPr>
      </w:pPr>
      <w:r w:rsidRPr="0053016A">
        <w:rPr>
          <w:i/>
          <w:iCs/>
        </w:rPr>
        <w:t>==== Comments Deadline ====</w:t>
      </w:r>
    </w:p>
    <w:p w14:paraId="47B1506D" w14:textId="77777777" w:rsidR="00E77FC5" w:rsidRPr="006E2D8E" w:rsidRDefault="00E77FC5" w:rsidP="00E77FC5">
      <w:pPr>
        <w:pStyle w:val="FP"/>
        <w:keepNext/>
        <w:rPr>
          <w:i/>
          <w:iCs/>
        </w:rPr>
      </w:pPr>
    </w:p>
    <w:p w14:paraId="78673A6A" w14:textId="77777777" w:rsidR="00E77FC5" w:rsidRPr="00DA12F6" w:rsidRDefault="00E77FC5" w:rsidP="00E77FC5">
      <w:pPr>
        <w:keepNext/>
        <w:rPr>
          <w:rFonts w:cs="Arial"/>
          <w:b/>
        </w:rPr>
      </w:pPr>
      <w:r w:rsidRPr="00DA12F6">
        <w:rPr>
          <w:rFonts w:cs="Arial"/>
          <w:b/>
        </w:rPr>
        <w:t>Discussion and conclusion:</w:t>
      </w:r>
    </w:p>
    <w:p w14:paraId="2B38E607" w14:textId="172D87D7" w:rsidR="00E77FC5" w:rsidRPr="00E77FC5" w:rsidRDefault="00E77FC5" w:rsidP="00E77FC5">
      <w:r>
        <w:t xml:space="preserve">Huawei commented that the revision r02 had been provided within minutes of the deadline and should be considered. r01 with an additional note and some clarifications was proposed. Qualcomm asked whether there was RAN impact and the note in clause 6.x.4 was removed. This was confirmed. r01 with these changes was agreed and revised in </w:t>
      </w:r>
      <w:r w:rsidRPr="00E77FC5">
        <w:rPr>
          <w:color w:val="0000FF"/>
        </w:rPr>
        <w:t>S2-2203606</w:t>
      </w:r>
      <w:r>
        <w:t xml:space="preserve">, which was </w:t>
      </w:r>
      <w:r w:rsidRPr="00C3284B">
        <w:rPr>
          <w:color w:val="FF0000"/>
          <w:lang w:eastAsia="en-US"/>
        </w:rPr>
        <w:t>approved</w:t>
      </w:r>
      <w:r>
        <w:t>.</w:t>
      </w:r>
    </w:p>
    <w:p w14:paraId="061ADB14" w14:textId="77777777" w:rsidR="00E77FC5" w:rsidRDefault="00E77FC5" w:rsidP="00E77FC5"/>
    <w:p w14:paraId="4F53354D" w14:textId="77777777" w:rsidR="00E77FC5" w:rsidRDefault="00E77FC5" w:rsidP="00E77FC5">
      <w:pPr>
        <w:keepNext/>
        <w:pBdr>
          <w:top w:val="single" w:sz="4" w:space="1" w:color="auto"/>
        </w:pBdr>
      </w:pPr>
      <w:r>
        <w:rPr>
          <w:color w:val="0000FF"/>
        </w:rPr>
        <w:t>S2-2202718</w:t>
      </w:r>
      <w:r>
        <w:t xml:space="preserve"> (P-CR) New Solution for KI#7: Periodicity and Periodicity Jitter Control. (Source: CATT)</w:t>
      </w:r>
    </w:p>
    <w:p w14:paraId="4630BD2A" w14:textId="77777777" w:rsidR="00E77FC5" w:rsidRPr="00A54044" w:rsidRDefault="00E77FC5" w:rsidP="00E77FC5">
      <w:pPr>
        <w:pStyle w:val="FP"/>
        <w:keepNext/>
        <w:rPr>
          <w:b/>
          <w:bCs/>
          <w:i/>
          <w:iCs/>
          <w:lang w:eastAsia="en-US"/>
        </w:rPr>
      </w:pPr>
      <w:r w:rsidRPr="00A54044">
        <w:rPr>
          <w:b/>
          <w:bCs/>
          <w:i/>
          <w:iCs/>
          <w:lang w:eastAsia="en-US"/>
        </w:rPr>
        <w:t>e-mail comments:</w:t>
      </w:r>
    </w:p>
    <w:p w14:paraId="56D5C734" w14:textId="77777777" w:rsidR="00E77FC5" w:rsidRPr="0053016A" w:rsidRDefault="00E77FC5" w:rsidP="00E77FC5">
      <w:pPr>
        <w:pStyle w:val="FP"/>
        <w:keepNext/>
        <w:rPr>
          <w:i/>
          <w:iCs/>
        </w:rPr>
      </w:pPr>
      <w:r w:rsidRPr="0053016A">
        <w:rPr>
          <w:i/>
          <w:iCs/>
        </w:rPr>
        <w:t>Mike (</w:t>
      </w:r>
      <w:proofErr w:type="spellStart"/>
      <w:r w:rsidRPr="0053016A">
        <w:rPr>
          <w:i/>
          <w:iCs/>
        </w:rPr>
        <w:t>InterDigital</w:t>
      </w:r>
      <w:proofErr w:type="spellEnd"/>
      <w:r w:rsidRPr="0053016A">
        <w:rPr>
          <w:i/>
          <w:iCs/>
        </w:rPr>
        <w:t>) asks a question</w:t>
      </w:r>
    </w:p>
    <w:p w14:paraId="6247F2A6" w14:textId="77777777" w:rsidR="00E77FC5" w:rsidRPr="0053016A" w:rsidRDefault="00E77FC5" w:rsidP="00E77FC5">
      <w:pPr>
        <w:pStyle w:val="FP"/>
        <w:keepNext/>
        <w:rPr>
          <w:i/>
          <w:iCs/>
        </w:rPr>
      </w:pPr>
      <w:r w:rsidRPr="0053016A">
        <w:rPr>
          <w:i/>
          <w:iCs/>
        </w:rPr>
        <w:t>Chunshan (CATT) provides clarification to Mike (</w:t>
      </w:r>
      <w:proofErr w:type="spellStart"/>
      <w:r w:rsidRPr="0053016A">
        <w:rPr>
          <w:i/>
          <w:iCs/>
        </w:rPr>
        <w:t>InterDigital</w:t>
      </w:r>
      <w:proofErr w:type="spellEnd"/>
      <w:r w:rsidRPr="0053016A">
        <w:rPr>
          <w:i/>
          <w:iCs/>
        </w:rPr>
        <w:t>).</w:t>
      </w:r>
    </w:p>
    <w:p w14:paraId="7D34C58F" w14:textId="77777777" w:rsidR="00E77FC5" w:rsidRPr="0053016A" w:rsidRDefault="00E77FC5" w:rsidP="00E77FC5">
      <w:pPr>
        <w:pStyle w:val="FP"/>
        <w:keepNext/>
        <w:rPr>
          <w:i/>
          <w:iCs/>
        </w:rPr>
      </w:pPr>
      <w:r w:rsidRPr="0053016A">
        <w:rPr>
          <w:i/>
          <w:iCs/>
        </w:rPr>
        <w:t>Chunshan (CATT) provides clarification.</w:t>
      </w:r>
    </w:p>
    <w:p w14:paraId="6C8BF76E" w14:textId="77777777" w:rsidR="00E77FC5" w:rsidRPr="0053016A" w:rsidRDefault="00E77FC5" w:rsidP="00E77FC5">
      <w:pPr>
        <w:pStyle w:val="FP"/>
        <w:keepNext/>
        <w:rPr>
          <w:i/>
          <w:iCs/>
        </w:rPr>
      </w:pPr>
      <w:r w:rsidRPr="0053016A">
        <w:rPr>
          <w:i/>
          <w:iCs/>
        </w:rPr>
        <w:t>Dario (Qualcomm) comments that this solution is out of scope of the KI.</w:t>
      </w:r>
    </w:p>
    <w:p w14:paraId="50A03A29" w14:textId="77777777" w:rsidR="00E77FC5" w:rsidRPr="0053016A" w:rsidRDefault="00E77FC5" w:rsidP="00E77FC5">
      <w:pPr>
        <w:pStyle w:val="FP"/>
        <w:keepNext/>
        <w:rPr>
          <w:i/>
          <w:iCs/>
        </w:rPr>
      </w:pPr>
      <w:r w:rsidRPr="0053016A">
        <w:rPr>
          <w:i/>
          <w:iCs/>
        </w:rPr>
        <w:t>Shabnam (Ericsson) if CATT can then revise the paper to only include the relevant parts as commented and move rest of the information into Annex or background info? Why does RAN need to enforce and why not the AF adjustment of, e.g. CODEC etc. sufficient handling?</w:t>
      </w:r>
    </w:p>
    <w:p w14:paraId="2DE412D5" w14:textId="77777777" w:rsidR="00E77FC5" w:rsidRPr="0053016A" w:rsidRDefault="00E77FC5" w:rsidP="00E77FC5">
      <w:pPr>
        <w:pStyle w:val="FP"/>
        <w:keepNext/>
        <w:rPr>
          <w:i/>
          <w:iCs/>
        </w:rPr>
      </w:pPr>
      <w:r w:rsidRPr="0053016A">
        <w:rPr>
          <w:i/>
          <w:iCs/>
        </w:rPr>
        <w:t>Chunshan (CATT) provides r01.</w:t>
      </w:r>
    </w:p>
    <w:p w14:paraId="21B34A5A" w14:textId="77777777" w:rsidR="00E77FC5" w:rsidRPr="0053016A" w:rsidRDefault="00E77FC5" w:rsidP="00E77FC5">
      <w:pPr>
        <w:pStyle w:val="FP"/>
        <w:keepNext/>
        <w:rPr>
          <w:i/>
          <w:iCs/>
        </w:rPr>
      </w:pPr>
      <w:r w:rsidRPr="0053016A">
        <w:rPr>
          <w:i/>
          <w:iCs/>
        </w:rPr>
        <w:t>Chunshan (CATT) provides r02.</w:t>
      </w:r>
    </w:p>
    <w:p w14:paraId="7638116B" w14:textId="77777777" w:rsidR="00E77FC5" w:rsidRPr="0053016A" w:rsidRDefault="00E77FC5" w:rsidP="00E77FC5">
      <w:pPr>
        <w:pStyle w:val="FP"/>
        <w:keepNext/>
        <w:rPr>
          <w:i/>
          <w:iCs/>
        </w:rPr>
      </w:pPr>
      <w:r w:rsidRPr="0053016A">
        <w:rPr>
          <w:i/>
          <w:iCs/>
        </w:rPr>
        <w:t>==== Revisions Deadline ====</w:t>
      </w:r>
    </w:p>
    <w:p w14:paraId="600134F3" w14:textId="77777777" w:rsidR="00E77FC5" w:rsidRPr="0053016A" w:rsidRDefault="00E77FC5" w:rsidP="00E77FC5">
      <w:pPr>
        <w:pStyle w:val="FP"/>
        <w:keepNext/>
        <w:rPr>
          <w:i/>
          <w:iCs/>
        </w:rPr>
      </w:pPr>
      <w:r w:rsidRPr="0053016A">
        <w:rPr>
          <w:i/>
          <w:iCs/>
        </w:rPr>
        <w:t>Dario (Qualcomm) objects to any revision of this paper.</w:t>
      </w:r>
    </w:p>
    <w:p w14:paraId="29592A84" w14:textId="77777777" w:rsidR="00E77FC5" w:rsidRPr="0053016A" w:rsidRDefault="00E77FC5" w:rsidP="00E77FC5">
      <w:pPr>
        <w:pStyle w:val="FP"/>
        <w:keepNext/>
        <w:rPr>
          <w:i/>
          <w:iCs/>
        </w:rPr>
      </w:pPr>
      <w:r w:rsidRPr="0053016A">
        <w:rPr>
          <w:i/>
          <w:iCs/>
        </w:rPr>
        <w:t>Chunshan (CATT) thinks the objection are unreasonable and proposes to discuss in CC#3</w:t>
      </w:r>
    </w:p>
    <w:p w14:paraId="5CC0D46E" w14:textId="77777777" w:rsidR="00E77FC5" w:rsidRPr="0053016A" w:rsidRDefault="00E77FC5" w:rsidP="00E77FC5">
      <w:pPr>
        <w:pStyle w:val="FP"/>
        <w:keepNext/>
        <w:rPr>
          <w:i/>
          <w:iCs/>
        </w:rPr>
      </w:pPr>
      <w:r w:rsidRPr="0053016A">
        <w:rPr>
          <w:i/>
          <w:iCs/>
        </w:rPr>
        <w:t>==== Comments Deadline ====</w:t>
      </w:r>
    </w:p>
    <w:p w14:paraId="6CA26EED" w14:textId="77777777" w:rsidR="00E77FC5" w:rsidRPr="006E2D8E" w:rsidRDefault="00E77FC5" w:rsidP="00E77FC5">
      <w:pPr>
        <w:pStyle w:val="FP"/>
        <w:keepNext/>
        <w:rPr>
          <w:i/>
          <w:iCs/>
        </w:rPr>
      </w:pPr>
    </w:p>
    <w:p w14:paraId="2E867AAD" w14:textId="77777777" w:rsidR="00E77FC5" w:rsidRPr="00DA12F6" w:rsidRDefault="00E77FC5" w:rsidP="00E77FC5">
      <w:pPr>
        <w:keepNext/>
        <w:rPr>
          <w:rFonts w:cs="Arial"/>
          <w:b/>
        </w:rPr>
      </w:pPr>
      <w:r w:rsidRPr="00DA12F6">
        <w:rPr>
          <w:rFonts w:cs="Arial"/>
          <w:b/>
        </w:rPr>
        <w:t>Discussion and conclusion:</w:t>
      </w:r>
    </w:p>
    <w:p w14:paraId="781D0CFF" w14:textId="011F9676" w:rsidR="00E77FC5" w:rsidRDefault="00E77FC5" w:rsidP="00E77FC5">
      <w:r>
        <w:t xml:space="preserve">CATT suggested r02 with changes deleting the </w:t>
      </w:r>
      <w:r w:rsidR="001154BD">
        <w:t xml:space="preserve">new </w:t>
      </w:r>
      <w:r>
        <w:t>annex</w:t>
      </w:r>
      <w:r w:rsidR="001154BD">
        <w:t>es</w:t>
      </w:r>
      <w:r>
        <w:t xml:space="preserve"> and </w:t>
      </w:r>
      <w:r w:rsidR="001154BD">
        <w:t>references to them,</w:t>
      </w:r>
      <w:r>
        <w:t xml:space="preserve"> to mitigate the objections from Qualcomm. </w:t>
      </w:r>
      <w:r w:rsidR="001154BD">
        <w:t>It was agreed to delete UPF and RAN from the figure.</w:t>
      </w:r>
      <w:r w:rsidR="00194CEA">
        <w:t xml:space="preserve"> This was agreed and revised in </w:t>
      </w:r>
      <w:r w:rsidR="00194CEA" w:rsidRPr="00301EB8">
        <w:rPr>
          <w:color w:val="0000FF"/>
        </w:rPr>
        <w:t>S2-2203607</w:t>
      </w:r>
      <w:r w:rsidR="00301EB8">
        <w:t xml:space="preserve">, which was </w:t>
      </w:r>
      <w:r w:rsidR="00301EB8" w:rsidRPr="00C3284B">
        <w:rPr>
          <w:color w:val="FF0000"/>
          <w:lang w:eastAsia="en-US"/>
        </w:rPr>
        <w:t>approved</w:t>
      </w:r>
      <w:r w:rsidR="00194CEA">
        <w:t>.</w:t>
      </w:r>
    </w:p>
    <w:p w14:paraId="0D887DCA" w14:textId="77777777" w:rsidR="00E77FC5" w:rsidRDefault="00E77FC5" w:rsidP="00E77FC5"/>
    <w:p w14:paraId="009D1727" w14:textId="77777777" w:rsidR="00E77FC5" w:rsidRDefault="00E77FC5" w:rsidP="00E77FC5">
      <w:pPr>
        <w:keepNext/>
        <w:pBdr>
          <w:top w:val="single" w:sz="4" w:space="1" w:color="auto"/>
        </w:pBdr>
      </w:pPr>
      <w:r>
        <w:rPr>
          <w:color w:val="0000FF"/>
        </w:rPr>
        <w:lastRenderedPageBreak/>
        <w:t>S2-2202220</w:t>
      </w:r>
      <w:r>
        <w:t xml:space="preserve"> (P-CR) Solution for KI#8 Enhancements to power savings for XR. (Source: Ericsson)</w:t>
      </w:r>
    </w:p>
    <w:p w14:paraId="258DDC9B" w14:textId="77777777" w:rsidR="00E77FC5" w:rsidRPr="00A54044" w:rsidRDefault="00E77FC5" w:rsidP="00E77FC5">
      <w:pPr>
        <w:pStyle w:val="FP"/>
        <w:keepNext/>
        <w:rPr>
          <w:b/>
          <w:bCs/>
          <w:i/>
          <w:iCs/>
          <w:lang w:eastAsia="en-US"/>
        </w:rPr>
      </w:pPr>
      <w:r w:rsidRPr="00A54044">
        <w:rPr>
          <w:b/>
          <w:bCs/>
          <w:i/>
          <w:iCs/>
          <w:lang w:eastAsia="en-US"/>
        </w:rPr>
        <w:t>e-mail comments:</w:t>
      </w:r>
    </w:p>
    <w:p w14:paraId="4E54EAF2" w14:textId="77777777" w:rsidR="00E77FC5" w:rsidRPr="0053016A" w:rsidRDefault="00E77FC5" w:rsidP="00E77FC5">
      <w:pPr>
        <w:pStyle w:val="FP"/>
        <w:keepNext/>
        <w:rPr>
          <w:i/>
          <w:iCs/>
        </w:rPr>
      </w:pPr>
      <w:r w:rsidRPr="0053016A">
        <w:rPr>
          <w:i/>
          <w:iCs/>
        </w:rPr>
        <w:t>Dario (Qualcomm) comments and asks clarification.</w:t>
      </w:r>
    </w:p>
    <w:p w14:paraId="2AC61394" w14:textId="77777777" w:rsidR="00E77FC5" w:rsidRPr="0053016A" w:rsidRDefault="00E77FC5" w:rsidP="00E77FC5">
      <w:pPr>
        <w:pStyle w:val="FP"/>
        <w:keepNext/>
        <w:rPr>
          <w:i/>
          <w:iCs/>
        </w:rPr>
      </w:pPr>
      <w:r w:rsidRPr="0053016A">
        <w:rPr>
          <w:i/>
          <w:iCs/>
        </w:rPr>
        <w:t>Paul (Ericsson) replies to Dario (Qualcomm) and Saso (Intel).</w:t>
      </w:r>
    </w:p>
    <w:p w14:paraId="0BE9E5D7" w14:textId="77777777" w:rsidR="00E77FC5" w:rsidRPr="0053016A" w:rsidRDefault="00E77FC5" w:rsidP="00E77FC5">
      <w:pPr>
        <w:pStyle w:val="FP"/>
        <w:keepNext/>
        <w:rPr>
          <w:i/>
          <w:iCs/>
        </w:rPr>
      </w:pPr>
      <w:r w:rsidRPr="0053016A">
        <w:rPr>
          <w:i/>
          <w:iCs/>
        </w:rPr>
        <w:t>Saso (Intel) seeks clarification.</w:t>
      </w:r>
    </w:p>
    <w:p w14:paraId="2723311D" w14:textId="77777777" w:rsidR="00E77FC5" w:rsidRPr="0053016A" w:rsidRDefault="00E77FC5" w:rsidP="00E77FC5">
      <w:pPr>
        <w:pStyle w:val="FP"/>
        <w:keepNext/>
        <w:rPr>
          <w:i/>
          <w:iCs/>
        </w:rPr>
      </w:pPr>
      <w:r w:rsidRPr="0053016A">
        <w:rPr>
          <w:i/>
          <w:iCs/>
        </w:rPr>
        <w:t>Saso (Intel) proposes r01.</w:t>
      </w:r>
    </w:p>
    <w:p w14:paraId="0C1FEE5E" w14:textId="77777777" w:rsidR="00E77FC5" w:rsidRPr="0053016A" w:rsidRDefault="00E77FC5" w:rsidP="00E77FC5">
      <w:pPr>
        <w:pStyle w:val="FP"/>
        <w:keepNext/>
        <w:rPr>
          <w:i/>
          <w:iCs/>
        </w:rPr>
      </w:pPr>
      <w:r w:rsidRPr="0053016A">
        <w:rPr>
          <w:i/>
          <w:iCs/>
        </w:rPr>
        <w:t>Paul (Ericsson) replies to Saso (Intel) and asks for clarification.</w:t>
      </w:r>
    </w:p>
    <w:p w14:paraId="400854E7" w14:textId="77777777" w:rsidR="00E77FC5" w:rsidRPr="0053016A" w:rsidRDefault="00E77FC5" w:rsidP="00E77FC5">
      <w:pPr>
        <w:pStyle w:val="FP"/>
        <w:keepNext/>
        <w:rPr>
          <w:i/>
          <w:iCs/>
        </w:rPr>
      </w:pPr>
      <w:r w:rsidRPr="0053016A">
        <w:rPr>
          <w:i/>
          <w:iCs/>
        </w:rPr>
        <w:t>Dario (Qualcomm) replies to Paul and provides r02</w:t>
      </w:r>
    </w:p>
    <w:p w14:paraId="1AAE0A12" w14:textId="77777777" w:rsidR="00E77FC5" w:rsidRPr="0053016A" w:rsidRDefault="00E77FC5" w:rsidP="00E77FC5">
      <w:pPr>
        <w:pStyle w:val="FP"/>
        <w:keepNext/>
        <w:rPr>
          <w:i/>
          <w:iCs/>
        </w:rPr>
      </w:pPr>
      <w:r w:rsidRPr="0053016A">
        <w:rPr>
          <w:i/>
          <w:iCs/>
        </w:rPr>
        <w:t>Saso (Intel) replies to Paul.</w:t>
      </w:r>
    </w:p>
    <w:p w14:paraId="21C51A73" w14:textId="77777777" w:rsidR="00E77FC5" w:rsidRPr="0053016A" w:rsidRDefault="00E77FC5" w:rsidP="00E77FC5">
      <w:pPr>
        <w:pStyle w:val="FP"/>
        <w:keepNext/>
        <w:rPr>
          <w:i/>
          <w:iCs/>
        </w:rPr>
      </w:pPr>
      <w:r w:rsidRPr="0053016A">
        <w:rPr>
          <w:i/>
          <w:iCs/>
        </w:rPr>
        <w:t>Paul (Ericsson) replies to Saso (Intel) and Dario (Qualcomm) and provides r03.</w:t>
      </w:r>
    </w:p>
    <w:p w14:paraId="21947350" w14:textId="77777777" w:rsidR="00E77FC5" w:rsidRPr="0053016A" w:rsidRDefault="00E77FC5" w:rsidP="00E77FC5">
      <w:pPr>
        <w:pStyle w:val="FP"/>
        <w:keepNext/>
        <w:rPr>
          <w:i/>
          <w:iCs/>
        </w:rPr>
      </w:pPr>
      <w:r w:rsidRPr="0053016A">
        <w:rPr>
          <w:i/>
          <w:iCs/>
        </w:rPr>
        <w:t>Saso (Intel) provides r04.</w:t>
      </w:r>
    </w:p>
    <w:p w14:paraId="57188D1E" w14:textId="77777777" w:rsidR="00E77FC5" w:rsidRPr="0053016A" w:rsidRDefault="00E77FC5" w:rsidP="00E77FC5">
      <w:pPr>
        <w:pStyle w:val="FP"/>
        <w:keepNext/>
        <w:rPr>
          <w:i/>
          <w:iCs/>
        </w:rPr>
      </w:pPr>
      <w:r w:rsidRPr="0053016A">
        <w:rPr>
          <w:i/>
          <w:iCs/>
        </w:rPr>
        <w:t>Saso (Intel) replies to Paul and asks for clarification.</w:t>
      </w:r>
    </w:p>
    <w:p w14:paraId="63EA958F" w14:textId="77777777" w:rsidR="00E77FC5" w:rsidRPr="0053016A" w:rsidRDefault="00E77FC5" w:rsidP="00E77FC5">
      <w:pPr>
        <w:pStyle w:val="FP"/>
        <w:keepNext/>
        <w:rPr>
          <w:i/>
          <w:iCs/>
        </w:rPr>
      </w:pPr>
      <w:r w:rsidRPr="0053016A">
        <w:rPr>
          <w:i/>
          <w:iCs/>
        </w:rPr>
        <w:t>==== Revisions Deadline ====</w:t>
      </w:r>
    </w:p>
    <w:p w14:paraId="39786ABD" w14:textId="77777777" w:rsidR="00E77FC5" w:rsidRPr="0053016A" w:rsidRDefault="00E77FC5" w:rsidP="00E77FC5">
      <w:pPr>
        <w:pStyle w:val="FP"/>
        <w:keepNext/>
        <w:rPr>
          <w:i/>
          <w:iCs/>
        </w:rPr>
      </w:pPr>
      <w:r w:rsidRPr="0053016A">
        <w:rPr>
          <w:i/>
          <w:iCs/>
        </w:rPr>
        <w:t>Paul (Ericsson) comments and asks Saso (Intel) question for clarification.</w:t>
      </w:r>
    </w:p>
    <w:p w14:paraId="5BA39BB1" w14:textId="77777777" w:rsidR="00E77FC5" w:rsidRPr="0053016A" w:rsidRDefault="00E77FC5" w:rsidP="00E77FC5">
      <w:pPr>
        <w:pStyle w:val="FP"/>
        <w:keepNext/>
        <w:rPr>
          <w:i/>
          <w:iCs/>
        </w:rPr>
      </w:pPr>
      <w:r w:rsidRPr="0053016A">
        <w:rPr>
          <w:i/>
          <w:iCs/>
        </w:rPr>
        <w:t>Dario (Qualcomm) can only accept r02 and objects other versions</w:t>
      </w:r>
    </w:p>
    <w:p w14:paraId="2E98B6A2" w14:textId="77777777" w:rsidR="00E77FC5" w:rsidRPr="0053016A" w:rsidRDefault="00E77FC5" w:rsidP="00E77FC5">
      <w:pPr>
        <w:pStyle w:val="FP"/>
        <w:keepNext/>
        <w:rPr>
          <w:i/>
          <w:iCs/>
        </w:rPr>
      </w:pPr>
      <w:r w:rsidRPr="0053016A">
        <w:rPr>
          <w:i/>
          <w:iCs/>
        </w:rPr>
        <w:t>Paul (Ericsson) replies to Dario (Qualcomm), and asks question for clarification. R02 is not acceptable.</w:t>
      </w:r>
    </w:p>
    <w:p w14:paraId="33A33CD2" w14:textId="77777777" w:rsidR="00E77FC5" w:rsidRPr="0053016A" w:rsidRDefault="00E77FC5" w:rsidP="00E77FC5">
      <w:pPr>
        <w:pStyle w:val="FP"/>
        <w:keepNext/>
        <w:rPr>
          <w:i/>
          <w:iCs/>
        </w:rPr>
      </w:pPr>
      <w:r w:rsidRPr="0053016A">
        <w:rPr>
          <w:i/>
          <w:iCs/>
        </w:rPr>
        <w:t>Paul (Ericsson) proposes to discuss this document at CC#3.</w:t>
      </w:r>
    </w:p>
    <w:p w14:paraId="18610135" w14:textId="77777777" w:rsidR="00E77FC5" w:rsidRPr="0053016A" w:rsidRDefault="00E77FC5" w:rsidP="00E77FC5">
      <w:pPr>
        <w:pStyle w:val="FP"/>
        <w:keepNext/>
        <w:rPr>
          <w:i/>
          <w:iCs/>
        </w:rPr>
      </w:pPr>
      <w:r w:rsidRPr="0053016A">
        <w:rPr>
          <w:i/>
          <w:iCs/>
        </w:rPr>
        <w:t>==== Comments Deadline ====</w:t>
      </w:r>
    </w:p>
    <w:p w14:paraId="5C781B94" w14:textId="77777777" w:rsidR="00E77FC5" w:rsidRPr="006E2D8E" w:rsidRDefault="00E77FC5" w:rsidP="00E77FC5">
      <w:pPr>
        <w:pStyle w:val="FP"/>
        <w:keepNext/>
        <w:rPr>
          <w:i/>
          <w:iCs/>
        </w:rPr>
      </w:pPr>
    </w:p>
    <w:p w14:paraId="06C6E7FE" w14:textId="77777777" w:rsidR="00E77FC5" w:rsidRPr="00DA12F6" w:rsidRDefault="00E77FC5" w:rsidP="00E77FC5">
      <w:pPr>
        <w:keepNext/>
        <w:rPr>
          <w:rFonts w:cs="Arial"/>
          <w:b/>
        </w:rPr>
      </w:pPr>
      <w:r w:rsidRPr="00DA12F6">
        <w:rPr>
          <w:rFonts w:cs="Arial"/>
          <w:b/>
        </w:rPr>
        <w:t>Discussion and conclusion:</w:t>
      </w:r>
    </w:p>
    <w:p w14:paraId="17BEABFB" w14:textId="0EEDC2B3" w:rsidR="00E77FC5" w:rsidRDefault="001154BD" w:rsidP="00E77FC5">
      <w:r>
        <w:t xml:space="preserve">Ericsson suggested r04 which updates r02 to take Qualcomm objections into account. Qualcomm replied that the solution does not work and should not be added. This was then </w:t>
      </w:r>
      <w:r w:rsidRPr="001154BD">
        <w:rPr>
          <w:color w:val="FF0000"/>
        </w:rPr>
        <w:t>postponed</w:t>
      </w:r>
      <w:r>
        <w:t>.</w:t>
      </w:r>
    </w:p>
    <w:p w14:paraId="72A233AB" w14:textId="77777777" w:rsidR="00E77FC5" w:rsidRDefault="00E77FC5" w:rsidP="00E77FC5"/>
    <w:p w14:paraId="53A50DD9" w14:textId="77777777" w:rsidR="00E77FC5" w:rsidRDefault="00E77FC5" w:rsidP="00E77FC5">
      <w:pPr>
        <w:keepNext/>
        <w:pBdr>
          <w:top w:val="single" w:sz="4" w:space="1" w:color="auto"/>
        </w:pBdr>
      </w:pPr>
      <w:r>
        <w:rPr>
          <w:color w:val="0000FF"/>
        </w:rPr>
        <w:t>S2-2203559</w:t>
      </w:r>
      <w:r>
        <w:t xml:space="preserve"> (P-CR) 5GS information exposure for AI/ML operation. (Source: Lenovo)</w:t>
      </w:r>
    </w:p>
    <w:p w14:paraId="6E8FD504" w14:textId="77777777" w:rsidR="00E77FC5" w:rsidRPr="00DA12F6" w:rsidRDefault="00E77FC5" w:rsidP="00E77FC5">
      <w:pPr>
        <w:keepNext/>
        <w:rPr>
          <w:rFonts w:cs="Arial"/>
          <w:b/>
        </w:rPr>
      </w:pPr>
      <w:r w:rsidRPr="00DA12F6">
        <w:rPr>
          <w:rFonts w:cs="Arial"/>
          <w:b/>
        </w:rPr>
        <w:t>Discussion and conclusion:</w:t>
      </w:r>
    </w:p>
    <w:p w14:paraId="1EEBFFAE" w14:textId="2064D75B" w:rsidR="00E77FC5" w:rsidRPr="001154BD" w:rsidRDefault="001154BD" w:rsidP="00E77FC5">
      <w:r>
        <w:t xml:space="preserve">Revision of </w:t>
      </w:r>
      <w:r w:rsidRPr="00CD5A02">
        <w:rPr>
          <w:color w:val="0000FF"/>
        </w:rPr>
        <w:t>S2-2202657r01</w:t>
      </w:r>
      <w:r>
        <w:t xml:space="preserve">. This was confirmed and </w:t>
      </w:r>
      <w:r>
        <w:rPr>
          <w:color w:val="0000FF"/>
        </w:rPr>
        <w:t>S2-2203559</w:t>
      </w:r>
      <w:r>
        <w:t xml:space="preserve"> was </w:t>
      </w:r>
      <w:r w:rsidRPr="00C3284B">
        <w:rPr>
          <w:color w:val="FF0000"/>
          <w:lang w:eastAsia="en-US"/>
        </w:rPr>
        <w:t>approved</w:t>
      </w:r>
      <w:r>
        <w:t>.</w:t>
      </w:r>
    </w:p>
    <w:p w14:paraId="7CF5D931" w14:textId="77777777" w:rsidR="00E77FC5" w:rsidRDefault="00E77FC5" w:rsidP="00E77FC5"/>
    <w:p w14:paraId="7E9A323F" w14:textId="77777777" w:rsidR="00E77FC5" w:rsidRDefault="00E77FC5" w:rsidP="00E77FC5">
      <w:pPr>
        <w:keepNext/>
        <w:pBdr>
          <w:top w:val="single" w:sz="4" w:space="1" w:color="auto"/>
        </w:pBdr>
      </w:pPr>
      <w:r>
        <w:rPr>
          <w:color w:val="0000FF"/>
        </w:rPr>
        <w:t>S2-2203568</w:t>
      </w:r>
      <w:r>
        <w:t xml:space="preserve"> (P-CR) New Solution: QoS monitoring for AIML application. (Source: </w:t>
      </w:r>
      <w:proofErr w:type="spellStart"/>
      <w:r>
        <w:t>InterDigital</w:t>
      </w:r>
      <w:proofErr w:type="spellEnd"/>
      <w:r>
        <w:t>)</w:t>
      </w:r>
    </w:p>
    <w:p w14:paraId="7E7EF14E" w14:textId="77777777" w:rsidR="00E77FC5" w:rsidRPr="00DA12F6" w:rsidRDefault="00E77FC5" w:rsidP="00E77FC5">
      <w:pPr>
        <w:keepNext/>
        <w:rPr>
          <w:rFonts w:cs="Arial"/>
          <w:b/>
        </w:rPr>
      </w:pPr>
      <w:r w:rsidRPr="00DA12F6">
        <w:rPr>
          <w:rFonts w:cs="Arial"/>
          <w:b/>
        </w:rPr>
        <w:t>Discussion and conclusion:</w:t>
      </w:r>
    </w:p>
    <w:p w14:paraId="66FC37D7" w14:textId="672FBE82" w:rsidR="00E77FC5" w:rsidRDefault="001154BD" w:rsidP="00E77FC5">
      <w:r>
        <w:t xml:space="preserve">Revision of </w:t>
      </w:r>
      <w:r w:rsidRPr="00CD5A02">
        <w:rPr>
          <w:color w:val="0000FF"/>
        </w:rPr>
        <w:t>S2-2202947r04</w:t>
      </w:r>
      <w:r>
        <w:t xml:space="preserve">. This was confirmed and </w:t>
      </w:r>
      <w:r>
        <w:rPr>
          <w:color w:val="0000FF"/>
        </w:rPr>
        <w:t>S2-2203568</w:t>
      </w:r>
      <w:r>
        <w:t xml:space="preserve"> was </w:t>
      </w:r>
      <w:r w:rsidRPr="00C3284B">
        <w:rPr>
          <w:color w:val="FF0000"/>
          <w:lang w:eastAsia="en-US"/>
        </w:rPr>
        <w:t>approved</w:t>
      </w:r>
      <w:r>
        <w:t>.</w:t>
      </w:r>
    </w:p>
    <w:p w14:paraId="34FA1DF3" w14:textId="77777777" w:rsidR="002B2082" w:rsidRDefault="002B2082" w:rsidP="008261F1"/>
    <w:p w14:paraId="5583FAEF" w14:textId="77777777" w:rsidR="008261F1" w:rsidRDefault="008261F1" w:rsidP="008261F1"/>
    <w:p w14:paraId="433E9517" w14:textId="01AD2EB2" w:rsidR="008261F1" w:rsidRDefault="001154BD" w:rsidP="00A90A14">
      <w:pPr>
        <w:keepNext/>
        <w:pBdr>
          <w:top w:val="single" w:sz="4" w:space="1" w:color="auto"/>
        </w:pBdr>
      </w:pPr>
      <w:r w:rsidRPr="00A90A14">
        <w:rPr>
          <w:color w:val="0000FF"/>
        </w:rPr>
        <w:t>S2-2202605</w:t>
      </w:r>
      <w:r w:rsidR="00A90A14">
        <w:t xml:space="preserve"> (P-CR) Solution to IMS Data Channel Architecture and Procedures. (Source: Huawei, </w:t>
      </w:r>
      <w:proofErr w:type="spellStart"/>
      <w:r w:rsidR="00A90A14">
        <w:t>HiSilicon</w:t>
      </w:r>
      <w:proofErr w:type="spellEnd"/>
      <w:r w:rsidR="00A90A14">
        <w:t>)</w:t>
      </w:r>
    </w:p>
    <w:p w14:paraId="192C9297" w14:textId="77777777" w:rsidR="00A90A14" w:rsidRPr="00A54044" w:rsidRDefault="00A90A14" w:rsidP="00A90A14">
      <w:pPr>
        <w:pStyle w:val="FP"/>
        <w:keepNext/>
        <w:rPr>
          <w:b/>
          <w:bCs/>
          <w:i/>
          <w:iCs/>
          <w:lang w:eastAsia="en-US"/>
        </w:rPr>
      </w:pPr>
      <w:r w:rsidRPr="00A54044">
        <w:rPr>
          <w:b/>
          <w:bCs/>
          <w:i/>
          <w:iCs/>
          <w:lang w:eastAsia="en-US"/>
        </w:rPr>
        <w:t>e-mail comments:</w:t>
      </w:r>
    </w:p>
    <w:p w14:paraId="7FA0A6E2" w14:textId="77777777" w:rsidR="00A90A14" w:rsidRDefault="00A90A14" w:rsidP="00A90A14">
      <w:pPr>
        <w:pStyle w:val="FP"/>
        <w:keepNext/>
        <w:rPr>
          <w:i/>
          <w:iCs/>
        </w:rPr>
      </w:pPr>
      <w:r>
        <w:rPr>
          <w:i/>
          <w:iCs/>
        </w:rPr>
        <w:t>George Foti (Ericsson) provides comments. Too many issues with this solution to be accepted. We need to agree on the principles first.</w:t>
      </w:r>
    </w:p>
    <w:p w14:paraId="195EE289" w14:textId="77777777" w:rsidR="00A90A14" w:rsidRDefault="00A90A14" w:rsidP="00A90A14">
      <w:pPr>
        <w:pStyle w:val="FP"/>
        <w:keepNext/>
        <w:rPr>
          <w:i/>
          <w:iCs/>
        </w:rPr>
      </w:pPr>
      <w:r>
        <w:rPr>
          <w:i/>
          <w:iCs/>
        </w:rPr>
        <w:t>Rainer (Nokia) comments and asks for clarification.</w:t>
      </w:r>
    </w:p>
    <w:p w14:paraId="7F911206" w14:textId="77777777" w:rsidR="00A90A14" w:rsidRDefault="00A90A14" w:rsidP="00A90A14">
      <w:pPr>
        <w:pStyle w:val="FP"/>
        <w:keepNext/>
        <w:rPr>
          <w:i/>
          <w:iCs/>
        </w:rPr>
      </w:pPr>
      <w:r>
        <w:rPr>
          <w:i/>
          <w:iCs/>
        </w:rPr>
        <w:t>Xiaobo (vivo) asks a question for clarification.</w:t>
      </w:r>
    </w:p>
    <w:p w14:paraId="461D7688" w14:textId="77777777" w:rsidR="00A90A14" w:rsidRDefault="00A90A14" w:rsidP="00A90A14">
      <w:pPr>
        <w:pStyle w:val="FP"/>
        <w:keepNext/>
        <w:rPr>
          <w:i/>
          <w:iCs/>
        </w:rPr>
      </w:pPr>
      <w:r>
        <w:rPr>
          <w:i/>
          <w:iCs/>
        </w:rPr>
        <w:t>Mu (Huawei) replies</w:t>
      </w:r>
    </w:p>
    <w:p w14:paraId="3CC87072" w14:textId="77777777" w:rsidR="00A90A14" w:rsidRDefault="00A90A14" w:rsidP="00A90A14">
      <w:pPr>
        <w:pStyle w:val="FP"/>
        <w:keepNext/>
        <w:rPr>
          <w:i/>
          <w:iCs/>
        </w:rPr>
      </w:pPr>
      <w:r>
        <w:rPr>
          <w:i/>
          <w:iCs/>
        </w:rPr>
        <w:t>George (Ericsson) provides comments. Still missing updates.</w:t>
      </w:r>
    </w:p>
    <w:p w14:paraId="2AF90CDB" w14:textId="77777777" w:rsidR="00A90A14" w:rsidRDefault="00A90A14" w:rsidP="00A90A14">
      <w:pPr>
        <w:pStyle w:val="FP"/>
        <w:keepNext/>
        <w:rPr>
          <w:i/>
          <w:iCs/>
        </w:rPr>
      </w:pPr>
      <w:r>
        <w:rPr>
          <w:i/>
          <w:iCs/>
        </w:rPr>
        <w:t>Mu (Huawei) replies and provide r01</w:t>
      </w:r>
    </w:p>
    <w:p w14:paraId="4E794863" w14:textId="77777777" w:rsidR="00A90A14" w:rsidRDefault="00A90A14" w:rsidP="00A90A14">
      <w:pPr>
        <w:pStyle w:val="FP"/>
        <w:keepNext/>
        <w:rPr>
          <w:i/>
          <w:iCs/>
        </w:rPr>
      </w:pPr>
      <w:r>
        <w:rPr>
          <w:i/>
          <w:iCs/>
        </w:rPr>
        <w:t>George (Ericsson) provides answers and ask another question.</w:t>
      </w:r>
    </w:p>
    <w:p w14:paraId="6E4E1A40" w14:textId="77777777" w:rsidR="00A90A14" w:rsidRDefault="00A90A14" w:rsidP="00A90A14">
      <w:pPr>
        <w:pStyle w:val="FP"/>
        <w:keepNext/>
        <w:rPr>
          <w:i/>
          <w:iCs/>
        </w:rPr>
      </w:pPr>
      <w:proofErr w:type="spellStart"/>
      <w:r>
        <w:rPr>
          <w:i/>
          <w:iCs/>
        </w:rPr>
        <w:t>Kefeng</w:t>
      </w:r>
      <w:proofErr w:type="spellEnd"/>
      <w:r>
        <w:rPr>
          <w:i/>
          <w:iCs/>
        </w:rPr>
        <w:t xml:space="preserve"> Zhang (Qualcomm) provides comments</w:t>
      </w:r>
    </w:p>
    <w:p w14:paraId="72DAAB95" w14:textId="77777777" w:rsidR="00A90A14" w:rsidRDefault="00A90A14" w:rsidP="00A90A14">
      <w:pPr>
        <w:pStyle w:val="FP"/>
        <w:keepNext/>
        <w:rPr>
          <w:i/>
          <w:iCs/>
        </w:rPr>
      </w:pPr>
      <w:r>
        <w:rPr>
          <w:i/>
          <w:iCs/>
        </w:rPr>
        <w:t>George (Ericsson) ask questions and provides comment..</w:t>
      </w:r>
    </w:p>
    <w:p w14:paraId="6431A56C" w14:textId="77777777" w:rsidR="00A90A14" w:rsidRDefault="00A90A14" w:rsidP="00A90A14">
      <w:pPr>
        <w:pStyle w:val="FP"/>
        <w:keepNext/>
        <w:rPr>
          <w:i/>
          <w:iCs/>
        </w:rPr>
      </w:pPr>
      <w:r>
        <w:rPr>
          <w:i/>
          <w:iCs/>
        </w:rPr>
        <w:t>==== Revisions Deadline ====</w:t>
      </w:r>
    </w:p>
    <w:p w14:paraId="30AF1D39" w14:textId="77777777" w:rsidR="00A90A14" w:rsidRDefault="00A90A14" w:rsidP="00A90A14">
      <w:pPr>
        <w:pStyle w:val="FP"/>
        <w:keepNext/>
        <w:rPr>
          <w:i/>
          <w:iCs/>
        </w:rPr>
      </w:pPr>
      <w:r>
        <w:rPr>
          <w:i/>
          <w:iCs/>
        </w:rPr>
        <w:t>George (Ericsson) can accept r01.</w:t>
      </w:r>
    </w:p>
    <w:p w14:paraId="40EB64F5" w14:textId="77777777" w:rsidR="00A90A14" w:rsidRDefault="00A90A14" w:rsidP="00A90A14">
      <w:pPr>
        <w:pStyle w:val="FP"/>
        <w:keepNext/>
        <w:rPr>
          <w:i/>
          <w:iCs/>
        </w:rPr>
      </w:pPr>
      <w:proofErr w:type="spellStart"/>
      <w:r>
        <w:rPr>
          <w:i/>
          <w:iCs/>
        </w:rPr>
        <w:t>Kefeng</w:t>
      </w:r>
      <w:proofErr w:type="spellEnd"/>
      <w:r>
        <w:rPr>
          <w:i/>
          <w:iCs/>
        </w:rPr>
        <w:t xml:space="preserve"> Zhang (Qualcomm) is OK with r01.</w:t>
      </w:r>
    </w:p>
    <w:p w14:paraId="35BB1E10" w14:textId="77777777" w:rsidR="00A90A14" w:rsidRDefault="00A90A14" w:rsidP="00A90A14">
      <w:pPr>
        <w:pStyle w:val="FP"/>
        <w:keepNext/>
        <w:rPr>
          <w:i/>
          <w:iCs/>
        </w:rPr>
      </w:pPr>
      <w:r>
        <w:rPr>
          <w:i/>
          <w:iCs/>
        </w:rPr>
        <w:t>Rainer (Nokia) also ok with r01.</w:t>
      </w:r>
    </w:p>
    <w:p w14:paraId="5E006D3B" w14:textId="69C12D59" w:rsidR="00A90A14" w:rsidRDefault="00A90A14" w:rsidP="00A90A14">
      <w:pPr>
        <w:pStyle w:val="FP"/>
        <w:keepNext/>
        <w:rPr>
          <w:i/>
          <w:iCs/>
        </w:rPr>
      </w:pPr>
      <w:r>
        <w:rPr>
          <w:i/>
          <w:iCs/>
        </w:rPr>
        <w:t>==== Comments Deadline ====</w:t>
      </w:r>
    </w:p>
    <w:p w14:paraId="32F59563" w14:textId="77777777" w:rsidR="00A90A14" w:rsidRPr="006E2D8E" w:rsidRDefault="00A90A14" w:rsidP="00A90A14">
      <w:pPr>
        <w:pStyle w:val="FP"/>
        <w:keepNext/>
        <w:rPr>
          <w:i/>
          <w:iCs/>
        </w:rPr>
      </w:pPr>
    </w:p>
    <w:p w14:paraId="473EB16D" w14:textId="77777777" w:rsidR="00A90A14" w:rsidRPr="00DA12F6" w:rsidRDefault="00A90A14" w:rsidP="00A90A14">
      <w:pPr>
        <w:keepNext/>
        <w:rPr>
          <w:rFonts w:cs="Arial"/>
          <w:b/>
        </w:rPr>
      </w:pPr>
      <w:r w:rsidRPr="00DA12F6">
        <w:rPr>
          <w:rFonts w:cs="Arial"/>
          <w:b/>
        </w:rPr>
        <w:t>Discussion and conclusion:</w:t>
      </w:r>
    </w:p>
    <w:p w14:paraId="07E452C4" w14:textId="0340E30E" w:rsidR="001154BD" w:rsidRPr="00194CEA" w:rsidRDefault="001154BD" w:rsidP="008261F1">
      <w:r>
        <w:t xml:space="preserve">r01 was </w:t>
      </w:r>
      <w:r w:rsidR="00194CEA">
        <w:t>agreed</w:t>
      </w:r>
      <w:r>
        <w:t xml:space="preserve"> and was revised in </w:t>
      </w:r>
      <w:r w:rsidRPr="00194CEA">
        <w:rPr>
          <w:color w:val="0000FF"/>
        </w:rPr>
        <w:t>S2-2203608</w:t>
      </w:r>
      <w:r w:rsidR="00194CEA">
        <w:t xml:space="preserve">, which was </w:t>
      </w:r>
      <w:r w:rsidR="00194CEA" w:rsidRPr="00C3284B">
        <w:rPr>
          <w:color w:val="FF0000"/>
          <w:lang w:eastAsia="en-US"/>
        </w:rPr>
        <w:t>approved</w:t>
      </w:r>
      <w:r w:rsidR="00194CEA">
        <w:t>.</w:t>
      </w:r>
    </w:p>
    <w:p w14:paraId="2C3DD572" w14:textId="5B323534" w:rsidR="008261F1" w:rsidRDefault="008261F1" w:rsidP="008261F1"/>
    <w:p w14:paraId="28875348" w14:textId="2B7CE691" w:rsidR="00194CEA" w:rsidRDefault="00194CEA" w:rsidP="00A90A14">
      <w:pPr>
        <w:keepNext/>
        <w:pBdr>
          <w:top w:val="single" w:sz="4" w:space="1" w:color="auto"/>
        </w:pBdr>
      </w:pPr>
      <w:r w:rsidRPr="00A90A14">
        <w:rPr>
          <w:color w:val="0000FF"/>
        </w:rPr>
        <w:lastRenderedPageBreak/>
        <w:t>S2-2201991</w:t>
      </w:r>
      <w:r w:rsidR="00A90A14">
        <w:t xml:space="preserve"> (P-CR) New solution for KI#4 to support multiple SMFs per 5G VN. (Source: Ericsson)</w:t>
      </w:r>
    </w:p>
    <w:p w14:paraId="476FB42B" w14:textId="77777777" w:rsidR="00A90A14" w:rsidRDefault="00A90A14" w:rsidP="00A90A14">
      <w:pPr>
        <w:keepNext/>
      </w:pPr>
      <w:r>
        <w:t>r04 agreed. Revised to S2-2203265</w:t>
      </w:r>
    </w:p>
    <w:p w14:paraId="7307D63E" w14:textId="77777777" w:rsidR="00A90A14" w:rsidRPr="00A54044" w:rsidRDefault="00A90A14" w:rsidP="00A90A14">
      <w:pPr>
        <w:pStyle w:val="FP"/>
        <w:keepNext/>
        <w:rPr>
          <w:b/>
          <w:bCs/>
          <w:i/>
          <w:iCs/>
          <w:lang w:eastAsia="en-US"/>
        </w:rPr>
      </w:pPr>
      <w:r w:rsidRPr="00A54044">
        <w:rPr>
          <w:b/>
          <w:bCs/>
          <w:i/>
          <w:iCs/>
          <w:lang w:eastAsia="en-US"/>
        </w:rPr>
        <w:t>e-mail comments:</w:t>
      </w:r>
    </w:p>
    <w:p w14:paraId="689FFD3E" w14:textId="77777777" w:rsidR="00A90A14" w:rsidRDefault="00A90A14" w:rsidP="00A90A14">
      <w:pPr>
        <w:pStyle w:val="FP"/>
        <w:keepNext/>
        <w:rPr>
          <w:i/>
          <w:iCs/>
        </w:rPr>
      </w:pPr>
      <w:r>
        <w:rPr>
          <w:i/>
          <w:iCs/>
        </w:rPr>
        <w:t>Sang-Jun (Samsung) provides comments for clarification.</w:t>
      </w:r>
    </w:p>
    <w:p w14:paraId="45990FC8" w14:textId="77777777" w:rsidR="00A90A14" w:rsidRDefault="00A90A14" w:rsidP="00A90A14">
      <w:pPr>
        <w:pStyle w:val="FP"/>
        <w:keepNext/>
        <w:rPr>
          <w:i/>
          <w:iCs/>
        </w:rPr>
      </w:pPr>
      <w:r>
        <w:rPr>
          <w:i/>
          <w:iCs/>
        </w:rPr>
        <w:t>Stefan (Ericsson) provides replies and r01</w:t>
      </w:r>
    </w:p>
    <w:p w14:paraId="28738955" w14:textId="77777777" w:rsidR="00A90A14" w:rsidRDefault="00A90A14" w:rsidP="00A90A14">
      <w:pPr>
        <w:pStyle w:val="FP"/>
        <w:keepNext/>
        <w:rPr>
          <w:i/>
          <w:iCs/>
        </w:rPr>
      </w:pPr>
      <w:proofErr w:type="spellStart"/>
      <w:r>
        <w:rPr>
          <w:i/>
          <w:iCs/>
        </w:rPr>
        <w:t>Qianghua</w:t>
      </w:r>
      <w:proofErr w:type="spellEnd"/>
      <w:r>
        <w:rPr>
          <w:i/>
          <w:iCs/>
        </w:rPr>
        <w:t xml:space="preserve"> (Huawei) provides comments</w:t>
      </w:r>
    </w:p>
    <w:p w14:paraId="01C7DF3B" w14:textId="77777777" w:rsidR="00A90A14" w:rsidRDefault="00A90A14" w:rsidP="00A90A14">
      <w:pPr>
        <w:pStyle w:val="FP"/>
        <w:keepNext/>
        <w:rPr>
          <w:i/>
          <w:iCs/>
        </w:rPr>
      </w:pPr>
      <w:r>
        <w:rPr>
          <w:i/>
          <w:iCs/>
        </w:rPr>
        <w:t>Laurent (Nokia): provides r02</w:t>
      </w:r>
    </w:p>
    <w:p w14:paraId="7CC4E1A8" w14:textId="77777777" w:rsidR="00A90A14" w:rsidRDefault="00A90A14" w:rsidP="00A90A14">
      <w:pPr>
        <w:pStyle w:val="FP"/>
        <w:keepNext/>
        <w:rPr>
          <w:i/>
          <w:iCs/>
        </w:rPr>
      </w:pPr>
      <w:r>
        <w:rPr>
          <w:i/>
          <w:iCs/>
        </w:rPr>
        <w:t xml:space="preserve">Stefan (Ericsson) replies to </w:t>
      </w:r>
      <w:proofErr w:type="spellStart"/>
      <w:r>
        <w:rPr>
          <w:i/>
          <w:iCs/>
        </w:rPr>
        <w:t>Qianghua</w:t>
      </w:r>
      <w:proofErr w:type="spellEnd"/>
    </w:p>
    <w:p w14:paraId="53D50037" w14:textId="77777777" w:rsidR="00A90A14" w:rsidRDefault="00A90A14" w:rsidP="00A90A14">
      <w:pPr>
        <w:pStyle w:val="FP"/>
        <w:keepNext/>
        <w:rPr>
          <w:i/>
          <w:iCs/>
        </w:rPr>
      </w:pPr>
      <w:proofErr w:type="spellStart"/>
      <w:r>
        <w:rPr>
          <w:i/>
          <w:iCs/>
        </w:rPr>
        <w:t>Qianghua</w:t>
      </w:r>
      <w:proofErr w:type="spellEnd"/>
      <w:r>
        <w:rPr>
          <w:i/>
          <w:iCs/>
        </w:rPr>
        <w:t xml:space="preserve"> (Huawei) provides r03</w:t>
      </w:r>
    </w:p>
    <w:p w14:paraId="0D2FB955" w14:textId="77777777" w:rsidR="00A90A14" w:rsidRDefault="00A90A14" w:rsidP="00A90A14">
      <w:pPr>
        <w:pStyle w:val="FP"/>
        <w:keepNext/>
        <w:rPr>
          <w:i/>
          <w:iCs/>
        </w:rPr>
      </w:pPr>
      <w:r>
        <w:rPr>
          <w:i/>
          <w:iCs/>
        </w:rPr>
        <w:t>Stefan (Ericsson) provides r04</w:t>
      </w:r>
    </w:p>
    <w:p w14:paraId="5A527FB5" w14:textId="77777777" w:rsidR="00A90A14" w:rsidRDefault="00A90A14" w:rsidP="00A90A14">
      <w:pPr>
        <w:pStyle w:val="FP"/>
        <w:keepNext/>
        <w:rPr>
          <w:i/>
          <w:iCs/>
        </w:rPr>
      </w:pPr>
      <w:proofErr w:type="spellStart"/>
      <w:r>
        <w:rPr>
          <w:i/>
          <w:iCs/>
        </w:rPr>
        <w:t>Qianghua</w:t>
      </w:r>
      <w:proofErr w:type="spellEnd"/>
      <w:r>
        <w:rPr>
          <w:i/>
          <w:iCs/>
        </w:rPr>
        <w:t xml:space="preserve"> (Huawei) comments</w:t>
      </w:r>
    </w:p>
    <w:p w14:paraId="7D7DA9FD" w14:textId="77777777" w:rsidR="00A90A14" w:rsidRDefault="00A90A14" w:rsidP="00A90A14">
      <w:pPr>
        <w:pStyle w:val="FP"/>
        <w:keepNext/>
        <w:rPr>
          <w:i/>
          <w:iCs/>
        </w:rPr>
      </w:pPr>
      <w:r>
        <w:rPr>
          <w:i/>
          <w:iCs/>
        </w:rPr>
        <w:t>==== Revisions Deadline ====</w:t>
      </w:r>
    </w:p>
    <w:p w14:paraId="6DAFB4D1" w14:textId="77777777" w:rsidR="00A90A14" w:rsidRDefault="00A90A14" w:rsidP="00A90A14">
      <w:pPr>
        <w:pStyle w:val="FP"/>
        <w:keepNext/>
        <w:rPr>
          <w:i/>
          <w:iCs/>
        </w:rPr>
      </w:pPr>
      <w:proofErr w:type="spellStart"/>
      <w:r>
        <w:rPr>
          <w:i/>
          <w:iCs/>
        </w:rPr>
        <w:t>Qianghua</w:t>
      </w:r>
      <w:proofErr w:type="spellEnd"/>
      <w:r>
        <w:rPr>
          <w:i/>
          <w:iCs/>
        </w:rPr>
        <w:t xml:space="preserve"> (Huawei) objects to r00, r01, r02, r04. OK with r03</w:t>
      </w:r>
    </w:p>
    <w:p w14:paraId="2F94D428" w14:textId="77777777" w:rsidR="00A90A14" w:rsidRDefault="00A90A14" w:rsidP="00A90A14">
      <w:pPr>
        <w:pStyle w:val="FP"/>
        <w:keepNext/>
        <w:rPr>
          <w:i/>
          <w:iCs/>
        </w:rPr>
      </w:pPr>
      <w:r>
        <w:rPr>
          <w:i/>
          <w:iCs/>
        </w:rPr>
        <w:t>Sang-Jun (Samsung) proposes to go with r03 and continue discussions next meeting.</w:t>
      </w:r>
    </w:p>
    <w:p w14:paraId="492FF8F3" w14:textId="77777777" w:rsidR="00A90A14" w:rsidRDefault="00A90A14" w:rsidP="00A90A14">
      <w:pPr>
        <w:pStyle w:val="FP"/>
        <w:keepNext/>
        <w:rPr>
          <w:i/>
          <w:iCs/>
        </w:rPr>
      </w:pPr>
      <w:r>
        <w:rPr>
          <w:i/>
          <w:iCs/>
        </w:rPr>
        <w:t>Laurent (Nokia): Proposes to go with R04 which is a good compromise.</w:t>
      </w:r>
    </w:p>
    <w:p w14:paraId="0EB3098E" w14:textId="32ABB546" w:rsidR="00A90A14" w:rsidRDefault="00A90A14" w:rsidP="00A90A14">
      <w:pPr>
        <w:pStyle w:val="FP"/>
        <w:keepNext/>
        <w:rPr>
          <w:i/>
          <w:iCs/>
        </w:rPr>
      </w:pPr>
      <w:r>
        <w:rPr>
          <w:i/>
          <w:iCs/>
        </w:rPr>
        <w:t>==== Comments Deadline ====</w:t>
      </w:r>
    </w:p>
    <w:p w14:paraId="00560551" w14:textId="77777777" w:rsidR="00A90A14" w:rsidRDefault="00A90A14" w:rsidP="00A90A14">
      <w:pPr>
        <w:pStyle w:val="FP"/>
        <w:keepNext/>
        <w:rPr>
          <w:i/>
          <w:iCs/>
        </w:rPr>
      </w:pPr>
    </w:p>
    <w:p w14:paraId="1AA07277" w14:textId="77777777" w:rsidR="00A90A14" w:rsidRPr="00DA12F6" w:rsidRDefault="00A90A14" w:rsidP="00A90A14">
      <w:pPr>
        <w:keepNext/>
        <w:rPr>
          <w:rFonts w:cs="Arial"/>
          <w:b/>
        </w:rPr>
      </w:pPr>
      <w:r w:rsidRPr="00DA12F6">
        <w:rPr>
          <w:rFonts w:cs="Arial"/>
          <w:b/>
        </w:rPr>
        <w:t>Discussion and conclusion:</w:t>
      </w:r>
    </w:p>
    <w:p w14:paraId="180E5802" w14:textId="607E8B82" w:rsidR="00194CEA" w:rsidRPr="00194CEA" w:rsidRDefault="00194CEA" w:rsidP="00194CEA">
      <w:r>
        <w:t xml:space="preserve">r03 should have been agreed as there were issues with the changes from r03. r03 with changes to the editor's note was agreed and </w:t>
      </w:r>
      <w:r w:rsidR="000B044A">
        <w:t xml:space="preserve">the revision in </w:t>
      </w:r>
      <w:r w:rsidRPr="00194CEA">
        <w:rPr>
          <w:color w:val="0000FF"/>
        </w:rPr>
        <w:t>S2-2203</w:t>
      </w:r>
      <w:r w:rsidR="000B044A">
        <w:rPr>
          <w:color w:val="0000FF"/>
        </w:rPr>
        <w:t>265</w:t>
      </w:r>
      <w:r>
        <w:t xml:space="preserve"> was </w:t>
      </w:r>
      <w:r w:rsidRPr="00C3284B">
        <w:rPr>
          <w:color w:val="FF0000"/>
          <w:lang w:eastAsia="en-US"/>
        </w:rPr>
        <w:t>approved</w:t>
      </w:r>
      <w:r>
        <w:t>.</w:t>
      </w:r>
    </w:p>
    <w:p w14:paraId="302FEDF9" w14:textId="77777777" w:rsidR="008261F1" w:rsidRDefault="008261F1" w:rsidP="008261F1"/>
    <w:p w14:paraId="44ABB0B0" w14:textId="1E01DE2A" w:rsidR="00194CEA" w:rsidRDefault="00194CEA" w:rsidP="00A90A14">
      <w:pPr>
        <w:keepNext/>
        <w:pBdr>
          <w:top w:val="single" w:sz="4" w:space="1" w:color="auto"/>
        </w:pBdr>
      </w:pPr>
      <w:r w:rsidRPr="00A90A14">
        <w:rPr>
          <w:color w:val="0000FF"/>
        </w:rPr>
        <w:t>S2-2202496</w:t>
      </w:r>
      <w:r w:rsidR="00A90A14">
        <w:t xml:space="preserve"> (P-CR) Key issue #2: Support of Non-3GPP access for SNPN. (Source: Lenovo, Motorola Mobility, Broadcom, Charter Communications, </w:t>
      </w:r>
      <w:proofErr w:type="spellStart"/>
      <w:r w:rsidR="00A90A14">
        <w:t>CableLabs</w:t>
      </w:r>
      <w:proofErr w:type="spellEnd"/>
      <w:r w:rsidR="00A90A14">
        <w:t>, Intel, Ericsson, Nokia, Nokia Shanghai Bell)</w:t>
      </w:r>
    </w:p>
    <w:p w14:paraId="39D3801C" w14:textId="77777777" w:rsidR="00A90A14" w:rsidRDefault="00A90A14" w:rsidP="00A90A14">
      <w:pPr>
        <w:keepNext/>
      </w:pPr>
      <w:r>
        <w:t>r07 agreed. Revised to S2-2203443</w:t>
      </w:r>
    </w:p>
    <w:p w14:paraId="2A84F9A0" w14:textId="77777777" w:rsidR="00A90A14" w:rsidRPr="00A54044" w:rsidRDefault="00A90A14" w:rsidP="00A90A14">
      <w:pPr>
        <w:pStyle w:val="FP"/>
        <w:keepNext/>
        <w:rPr>
          <w:b/>
          <w:bCs/>
          <w:i/>
          <w:iCs/>
          <w:lang w:eastAsia="en-US"/>
        </w:rPr>
      </w:pPr>
      <w:r w:rsidRPr="00A54044">
        <w:rPr>
          <w:b/>
          <w:bCs/>
          <w:i/>
          <w:iCs/>
          <w:lang w:eastAsia="en-US"/>
        </w:rPr>
        <w:t>e-mail comments:</w:t>
      </w:r>
    </w:p>
    <w:p w14:paraId="6563A398" w14:textId="77777777" w:rsidR="00A90A14" w:rsidRDefault="00A90A14" w:rsidP="00A90A14">
      <w:pPr>
        <w:pStyle w:val="FP"/>
        <w:keepNext/>
        <w:rPr>
          <w:i/>
          <w:iCs/>
        </w:rPr>
      </w:pPr>
      <w:r>
        <w:rPr>
          <w:i/>
          <w:iCs/>
        </w:rPr>
        <w:t>Marco (Huawei) comments and provide r01</w:t>
      </w:r>
    </w:p>
    <w:p w14:paraId="09757DBE" w14:textId="77777777" w:rsidR="00A90A14" w:rsidRDefault="00A90A14" w:rsidP="00A90A14">
      <w:pPr>
        <w:pStyle w:val="FP"/>
        <w:keepNext/>
        <w:rPr>
          <w:i/>
          <w:iCs/>
        </w:rPr>
      </w:pPr>
      <w:r>
        <w:rPr>
          <w:i/>
          <w:iCs/>
        </w:rPr>
        <w:t>Josep (DT) is fine with how the note in r03 reads.</w:t>
      </w:r>
    </w:p>
    <w:p w14:paraId="0638BDBE" w14:textId="77777777" w:rsidR="00A90A14" w:rsidRDefault="00A90A14" w:rsidP="00A90A14">
      <w:pPr>
        <w:pStyle w:val="FP"/>
        <w:keepNext/>
        <w:rPr>
          <w:i/>
          <w:iCs/>
        </w:rPr>
      </w:pPr>
      <w:r>
        <w:rPr>
          <w:i/>
          <w:iCs/>
        </w:rPr>
        <w:t>Genadi (Lenovo) provides r03.</w:t>
      </w:r>
    </w:p>
    <w:p w14:paraId="5C22FEA8" w14:textId="77777777" w:rsidR="00A90A14" w:rsidRDefault="00A90A14" w:rsidP="00A90A14">
      <w:pPr>
        <w:pStyle w:val="FP"/>
        <w:keepNext/>
        <w:rPr>
          <w:i/>
          <w:iCs/>
        </w:rPr>
      </w:pPr>
      <w:r>
        <w:rPr>
          <w:i/>
          <w:iCs/>
        </w:rPr>
        <w:t>Peter Hedman (Ericsson) provides question</w:t>
      </w:r>
    </w:p>
    <w:p w14:paraId="4EA4F8DE" w14:textId="77777777" w:rsidR="00A90A14" w:rsidRDefault="00A90A14" w:rsidP="00A90A14">
      <w:pPr>
        <w:pStyle w:val="FP"/>
        <w:keepNext/>
        <w:rPr>
          <w:i/>
          <w:iCs/>
        </w:rPr>
      </w:pPr>
      <w:r>
        <w:rPr>
          <w:i/>
          <w:iCs/>
        </w:rPr>
        <w:t>Josep (DT) objects to r01. Provides r02</w:t>
      </w:r>
    </w:p>
    <w:p w14:paraId="692F05D5" w14:textId="77777777" w:rsidR="00A90A14" w:rsidRDefault="00A90A14" w:rsidP="00A90A14">
      <w:pPr>
        <w:pStyle w:val="FP"/>
        <w:keepNext/>
        <w:rPr>
          <w:i/>
          <w:iCs/>
        </w:rPr>
      </w:pPr>
      <w:r>
        <w:rPr>
          <w:i/>
          <w:iCs/>
        </w:rPr>
        <w:t>Marco (Huawei) provide r03 with change in Note 1.</w:t>
      </w:r>
    </w:p>
    <w:p w14:paraId="1F2B6006" w14:textId="77777777" w:rsidR="00A90A14" w:rsidRDefault="00A90A14" w:rsidP="00A90A14">
      <w:pPr>
        <w:pStyle w:val="FP"/>
        <w:keepNext/>
        <w:rPr>
          <w:i/>
          <w:iCs/>
        </w:rPr>
      </w:pPr>
      <w:r>
        <w:rPr>
          <w:i/>
          <w:iCs/>
        </w:rPr>
        <w:t>Antoine (Orange) provides r05.</w:t>
      </w:r>
    </w:p>
    <w:p w14:paraId="127316F0" w14:textId="77777777" w:rsidR="00A90A14" w:rsidRDefault="00A90A14" w:rsidP="00A90A14">
      <w:pPr>
        <w:pStyle w:val="FP"/>
        <w:keepNext/>
        <w:rPr>
          <w:i/>
          <w:iCs/>
        </w:rPr>
      </w:pPr>
      <w:r>
        <w:rPr>
          <w:i/>
          <w:iCs/>
        </w:rPr>
        <w:t>Marco (Huawei) provide r06.</w:t>
      </w:r>
    </w:p>
    <w:p w14:paraId="168A06D1" w14:textId="77777777" w:rsidR="00A90A14" w:rsidRDefault="00A90A14" w:rsidP="00A90A14">
      <w:pPr>
        <w:pStyle w:val="FP"/>
        <w:keepNext/>
        <w:rPr>
          <w:i/>
          <w:iCs/>
        </w:rPr>
      </w:pPr>
      <w:r>
        <w:rPr>
          <w:i/>
          <w:iCs/>
        </w:rPr>
        <w:t>Josep (DT) disagrees with the addition in r06.</w:t>
      </w:r>
    </w:p>
    <w:p w14:paraId="153A6CE1" w14:textId="77777777" w:rsidR="00A90A14" w:rsidRDefault="00A90A14" w:rsidP="00A90A14">
      <w:pPr>
        <w:pStyle w:val="FP"/>
        <w:keepNext/>
        <w:rPr>
          <w:i/>
          <w:iCs/>
        </w:rPr>
      </w:pPr>
      <w:r>
        <w:rPr>
          <w:i/>
          <w:iCs/>
        </w:rPr>
        <w:t>Antoine (Orange) provide r07.</w:t>
      </w:r>
    </w:p>
    <w:p w14:paraId="3F381D1C" w14:textId="77777777" w:rsidR="00A90A14" w:rsidRDefault="00A90A14" w:rsidP="00A90A14">
      <w:pPr>
        <w:pStyle w:val="FP"/>
        <w:keepNext/>
        <w:rPr>
          <w:i/>
          <w:iCs/>
        </w:rPr>
      </w:pPr>
      <w:r>
        <w:rPr>
          <w:i/>
          <w:iCs/>
        </w:rPr>
        <w:t>==== Revisions Deadline ====</w:t>
      </w:r>
    </w:p>
    <w:p w14:paraId="2BAC63B2" w14:textId="77777777" w:rsidR="00A90A14" w:rsidRDefault="00A90A14" w:rsidP="00A90A14">
      <w:pPr>
        <w:pStyle w:val="FP"/>
        <w:keepNext/>
        <w:rPr>
          <w:i/>
          <w:iCs/>
        </w:rPr>
      </w:pPr>
      <w:r>
        <w:rPr>
          <w:i/>
          <w:iCs/>
        </w:rPr>
        <w:t>Josep (DT) is OK with r07, objects to r06, r04, r01, r00.</w:t>
      </w:r>
    </w:p>
    <w:p w14:paraId="3E9D7FE7" w14:textId="77777777" w:rsidR="00A90A14" w:rsidRDefault="00A90A14" w:rsidP="00A90A14">
      <w:pPr>
        <w:pStyle w:val="FP"/>
        <w:keepNext/>
        <w:rPr>
          <w:i/>
          <w:iCs/>
        </w:rPr>
      </w:pPr>
      <w:r>
        <w:rPr>
          <w:i/>
          <w:iCs/>
        </w:rPr>
        <w:t>Rainer (Nokia) is ok with r07.</w:t>
      </w:r>
    </w:p>
    <w:p w14:paraId="7DA80802" w14:textId="77777777" w:rsidR="00A90A14" w:rsidRDefault="00A90A14" w:rsidP="00A90A14">
      <w:pPr>
        <w:pStyle w:val="FP"/>
        <w:keepNext/>
        <w:rPr>
          <w:i/>
          <w:iCs/>
        </w:rPr>
      </w:pPr>
      <w:r>
        <w:rPr>
          <w:i/>
          <w:iCs/>
        </w:rPr>
        <w:t>Genadi (Lenovo) can live with r07.</w:t>
      </w:r>
    </w:p>
    <w:p w14:paraId="145D6014" w14:textId="77777777" w:rsidR="00A90A14" w:rsidRDefault="00A90A14" w:rsidP="00A90A14">
      <w:pPr>
        <w:pStyle w:val="FP"/>
        <w:keepNext/>
        <w:rPr>
          <w:i/>
          <w:iCs/>
        </w:rPr>
      </w:pPr>
      <w:r>
        <w:rPr>
          <w:i/>
          <w:iCs/>
        </w:rPr>
        <w:t>Peter Hedman (Ericsson) ok with r07</w:t>
      </w:r>
    </w:p>
    <w:p w14:paraId="5478D22A" w14:textId="77777777" w:rsidR="00A90A14" w:rsidRDefault="00A90A14" w:rsidP="00A90A14">
      <w:pPr>
        <w:pStyle w:val="FP"/>
        <w:keepNext/>
        <w:rPr>
          <w:i/>
          <w:iCs/>
        </w:rPr>
      </w:pPr>
      <w:r>
        <w:rPr>
          <w:i/>
          <w:iCs/>
        </w:rPr>
        <w:t>Marco (Huawei) for progressing we can accept r07</w:t>
      </w:r>
    </w:p>
    <w:p w14:paraId="7E2D2F72" w14:textId="77777777" w:rsidR="00A90A14" w:rsidRDefault="00A90A14" w:rsidP="00A90A14">
      <w:pPr>
        <w:pStyle w:val="FP"/>
        <w:keepNext/>
        <w:rPr>
          <w:i/>
          <w:iCs/>
        </w:rPr>
      </w:pPr>
      <w:r>
        <w:rPr>
          <w:i/>
          <w:iCs/>
        </w:rPr>
        <w:t>Yi (China Mobile) provides r08 after revision deadline based on discussions on S2-2202813.</w:t>
      </w:r>
    </w:p>
    <w:p w14:paraId="6B121F12" w14:textId="77777777" w:rsidR="00A90A14" w:rsidRDefault="00A90A14" w:rsidP="00A90A14">
      <w:pPr>
        <w:pStyle w:val="FP"/>
        <w:keepNext/>
        <w:rPr>
          <w:i/>
          <w:iCs/>
        </w:rPr>
      </w:pPr>
      <w:r>
        <w:rPr>
          <w:i/>
          <w:iCs/>
        </w:rPr>
        <w:t>==== Comments Deadline ====</w:t>
      </w:r>
    </w:p>
    <w:p w14:paraId="49E26A15" w14:textId="77777777" w:rsidR="00A90A14" w:rsidRDefault="00A90A14" w:rsidP="00A90A14">
      <w:pPr>
        <w:pStyle w:val="FP"/>
        <w:keepNext/>
        <w:rPr>
          <w:i/>
          <w:iCs/>
        </w:rPr>
      </w:pPr>
      <w:r>
        <w:rPr>
          <w:i/>
          <w:iCs/>
        </w:rPr>
        <w:t>Haris(Qualcomm) that r08 is not acceptable without additional explanation</w:t>
      </w:r>
    </w:p>
    <w:p w14:paraId="131FCFA1" w14:textId="77777777" w:rsidR="00A90A14" w:rsidRDefault="00A90A14" w:rsidP="00A90A14">
      <w:pPr>
        <w:pStyle w:val="FP"/>
        <w:keepNext/>
        <w:rPr>
          <w:i/>
          <w:iCs/>
        </w:rPr>
      </w:pPr>
      <w:r>
        <w:rPr>
          <w:i/>
          <w:iCs/>
        </w:rPr>
        <w:t>Yi (China Mobile) replies to Haris.</w:t>
      </w:r>
    </w:p>
    <w:p w14:paraId="5EE20CB6" w14:textId="77777777" w:rsidR="00A90A14" w:rsidRDefault="00A90A14" w:rsidP="00A90A14">
      <w:pPr>
        <w:pStyle w:val="FP"/>
        <w:keepNext/>
        <w:rPr>
          <w:i/>
          <w:iCs/>
        </w:rPr>
      </w:pPr>
      <w:r>
        <w:rPr>
          <w:i/>
          <w:iCs/>
        </w:rPr>
        <w:t>Peter Hedman (Ericsson) provides comments</w:t>
      </w:r>
    </w:p>
    <w:p w14:paraId="47DDC7D3" w14:textId="77777777" w:rsidR="00A90A14" w:rsidRDefault="00A90A14" w:rsidP="00A90A14">
      <w:pPr>
        <w:pStyle w:val="FP"/>
        <w:keepNext/>
        <w:rPr>
          <w:i/>
          <w:iCs/>
        </w:rPr>
      </w:pPr>
      <w:r>
        <w:rPr>
          <w:i/>
          <w:iCs/>
        </w:rPr>
        <w:t xml:space="preserve">Saso (Intel) agrees with the </w:t>
      </w:r>
      <w:proofErr w:type="spellStart"/>
      <w:r>
        <w:rPr>
          <w:i/>
          <w:iCs/>
        </w:rPr>
        <w:t>Rapporter's</w:t>
      </w:r>
      <w:proofErr w:type="spellEnd"/>
      <w:r>
        <w:rPr>
          <w:i/>
          <w:iCs/>
        </w:rPr>
        <w:t xml:space="preserve"> proposal for adding a NOTE (but not extending the KI scope); provides comments</w:t>
      </w:r>
    </w:p>
    <w:p w14:paraId="4A69327C" w14:textId="769E5B3E" w:rsidR="00A90A14" w:rsidRDefault="00A90A14" w:rsidP="00A90A14">
      <w:pPr>
        <w:pStyle w:val="FP"/>
        <w:keepNext/>
        <w:rPr>
          <w:i/>
          <w:iCs/>
        </w:rPr>
      </w:pPr>
      <w:r>
        <w:rPr>
          <w:i/>
          <w:iCs/>
        </w:rPr>
        <w:t>Yi (China Mobile) replies.</w:t>
      </w:r>
    </w:p>
    <w:p w14:paraId="341F5635" w14:textId="77777777" w:rsidR="00A90A14" w:rsidRDefault="00A90A14" w:rsidP="00A90A14">
      <w:pPr>
        <w:pStyle w:val="FP"/>
        <w:keepNext/>
        <w:rPr>
          <w:i/>
          <w:iCs/>
        </w:rPr>
      </w:pPr>
    </w:p>
    <w:p w14:paraId="5C029B86" w14:textId="77777777" w:rsidR="00A90A14" w:rsidRPr="00DA12F6" w:rsidRDefault="00A90A14" w:rsidP="00A90A14">
      <w:pPr>
        <w:keepNext/>
        <w:rPr>
          <w:rFonts w:cs="Arial"/>
          <w:b/>
        </w:rPr>
      </w:pPr>
      <w:r w:rsidRPr="00DA12F6">
        <w:rPr>
          <w:rFonts w:cs="Arial"/>
          <w:b/>
        </w:rPr>
        <w:t>Discussion and conclusion:</w:t>
      </w:r>
    </w:p>
    <w:p w14:paraId="7725F04B" w14:textId="1420D270" w:rsidR="004D63A8" w:rsidRPr="00194CEA" w:rsidRDefault="00194CEA" w:rsidP="004D63A8">
      <w:r>
        <w:t xml:space="preserve">There had been a request to make additional changes to r07.China Mobile commented that they could accept r07. </w:t>
      </w:r>
      <w:r w:rsidRPr="00A90A14">
        <w:rPr>
          <w:color w:val="0000FF"/>
        </w:rPr>
        <w:t>S2-2203443</w:t>
      </w:r>
      <w:r>
        <w:t xml:space="preserve"> remained </w:t>
      </w:r>
      <w:r w:rsidRPr="00C3284B">
        <w:rPr>
          <w:color w:val="FF0000"/>
          <w:lang w:eastAsia="en-US"/>
        </w:rPr>
        <w:t>approved</w:t>
      </w:r>
      <w:r>
        <w:t>.</w:t>
      </w:r>
    </w:p>
    <w:p w14:paraId="058066B5" w14:textId="77777777" w:rsidR="004D63A8" w:rsidRDefault="004D63A8" w:rsidP="004D63A8"/>
    <w:p w14:paraId="1F624A18" w14:textId="6CCE5156" w:rsidR="004D63A8" w:rsidRDefault="00194CEA" w:rsidP="00A90A14">
      <w:pPr>
        <w:keepNext/>
        <w:pBdr>
          <w:top w:val="single" w:sz="4" w:space="1" w:color="auto"/>
        </w:pBdr>
      </w:pPr>
      <w:r w:rsidRPr="00A90A14">
        <w:rPr>
          <w:color w:val="0000FF"/>
        </w:rPr>
        <w:lastRenderedPageBreak/>
        <w:t>S2-2202768</w:t>
      </w:r>
      <w:r w:rsidR="00A90A14">
        <w:t xml:space="preserve"> (P-CR) TR 23.700-05: KI#4, new solution on support of roaming of mobile base station relays. (Source: Qualcomm Incorporated)</w:t>
      </w:r>
    </w:p>
    <w:p w14:paraId="64DB0A6F" w14:textId="422C2C2D" w:rsidR="00A90A14" w:rsidRDefault="00A90A14" w:rsidP="00A90A14">
      <w:pPr>
        <w:keepNext/>
      </w:pPr>
      <w:r>
        <w:t xml:space="preserve">r02 + clause 6.x.3.3 deleted revised to </w:t>
      </w:r>
      <w:r w:rsidRPr="00A90A14">
        <w:rPr>
          <w:color w:val="0000FF"/>
        </w:rPr>
        <w:t>S2-2203287</w:t>
      </w:r>
      <w:r>
        <w:t>.</w:t>
      </w:r>
    </w:p>
    <w:p w14:paraId="757D1443" w14:textId="77777777" w:rsidR="00A90A14" w:rsidRPr="00A54044" w:rsidRDefault="00A90A14" w:rsidP="00A90A14">
      <w:pPr>
        <w:pStyle w:val="FP"/>
        <w:keepNext/>
        <w:rPr>
          <w:b/>
          <w:bCs/>
          <w:i/>
          <w:iCs/>
          <w:lang w:eastAsia="en-US"/>
        </w:rPr>
      </w:pPr>
      <w:r w:rsidRPr="00A54044">
        <w:rPr>
          <w:b/>
          <w:bCs/>
          <w:i/>
          <w:iCs/>
          <w:lang w:eastAsia="en-US"/>
        </w:rPr>
        <w:t>e-mail comments:</w:t>
      </w:r>
    </w:p>
    <w:p w14:paraId="34791E5B" w14:textId="77777777" w:rsidR="00A90A14" w:rsidRDefault="00A90A14" w:rsidP="00A90A14">
      <w:pPr>
        <w:pStyle w:val="FP"/>
        <w:keepNext/>
        <w:rPr>
          <w:i/>
          <w:iCs/>
        </w:rPr>
      </w:pPr>
      <w:proofErr w:type="spellStart"/>
      <w:r>
        <w:rPr>
          <w:i/>
          <w:iCs/>
        </w:rPr>
        <w:t>LiMeng</w:t>
      </w:r>
      <w:proofErr w:type="spellEnd"/>
      <w:r>
        <w:rPr>
          <w:i/>
          <w:iCs/>
        </w:rPr>
        <w:t xml:space="preserve"> (Huawei) provides comment</w:t>
      </w:r>
    </w:p>
    <w:p w14:paraId="61F668EA" w14:textId="77777777" w:rsidR="00A90A14" w:rsidRDefault="00A90A14" w:rsidP="00A90A14">
      <w:pPr>
        <w:pStyle w:val="FP"/>
        <w:keepNext/>
        <w:rPr>
          <w:i/>
          <w:iCs/>
        </w:rPr>
      </w:pPr>
      <w:r>
        <w:rPr>
          <w:i/>
          <w:iCs/>
        </w:rPr>
        <w:t>Qian (Ericsson) provides comments and asks questions</w:t>
      </w:r>
    </w:p>
    <w:p w14:paraId="09AD112D" w14:textId="77777777" w:rsidR="00A90A14" w:rsidRDefault="00A90A14" w:rsidP="00A90A14">
      <w:pPr>
        <w:pStyle w:val="FP"/>
        <w:keepNext/>
        <w:rPr>
          <w:i/>
          <w:iCs/>
        </w:rPr>
      </w:pPr>
      <w:r>
        <w:rPr>
          <w:i/>
          <w:iCs/>
        </w:rPr>
        <w:t xml:space="preserve">Hong (Qualcomm) replies to Qian and </w:t>
      </w:r>
      <w:proofErr w:type="spellStart"/>
      <w:r>
        <w:rPr>
          <w:i/>
          <w:iCs/>
        </w:rPr>
        <w:t>LiMeng</w:t>
      </w:r>
      <w:proofErr w:type="spellEnd"/>
      <w:r>
        <w:rPr>
          <w:i/>
          <w:iCs/>
        </w:rPr>
        <w:t>.</w:t>
      </w:r>
    </w:p>
    <w:p w14:paraId="5F8EEC0D" w14:textId="77777777" w:rsidR="00A90A14" w:rsidRDefault="00A90A14" w:rsidP="00A90A14">
      <w:pPr>
        <w:pStyle w:val="FP"/>
        <w:keepNext/>
        <w:rPr>
          <w:i/>
          <w:iCs/>
        </w:rPr>
      </w:pPr>
      <w:r>
        <w:rPr>
          <w:i/>
          <w:iCs/>
        </w:rPr>
        <w:t>Wanqiang (Huawei) replies and has fundamental concern regarding the concept of the paper</w:t>
      </w:r>
    </w:p>
    <w:p w14:paraId="3C0787F8" w14:textId="77777777" w:rsidR="00A90A14" w:rsidRDefault="00A90A14" w:rsidP="00A90A14">
      <w:pPr>
        <w:pStyle w:val="FP"/>
        <w:keepNext/>
        <w:rPr>
          <w:i/>
          <w:iCs/>
        </w:rPr>
      </w:pPr>
      <w:r>
        <w:rPr>
          <w:i/>
          <w:iCs/>
        </w:rPr>
        <w:t>Alessio(</w:t>
      </w:r>
      <w:proofErr w:type="spellStart"/>
      <w:r>
        <w:rPr>
          <w:i/>
          <w:iCs/>
        </w:rPr>
        <w:t>nokia</w:t>
      </w:r>
      <w:proofErr w:type="spellEnd"/>
      <w:r>
        <w:rPr>
          <w:i/>
          <w:iCs/>
        </w:rPr>
        <w:t>) requests to update the document to clarify that the HPLMN must share the same MCC as the VPLMN at least.</w:t>
      </w:r>
    </w:p>
    <w:p w14:paraId="51A6E0E7" w14:textId="77777777" w:rsidR="00A90A14" w:rsidRDefault="00A90A14" w:rsidP="00A90A14">
      <w:pPr>
        <w:pStyle w:val="FP"/>
        <w:keepNext/>
        <w:rPr>
          <w:i/>
          <w:iCs/>
        </w:rPr>
      </w:pPr>
      <w:r>
        <w:rPr>
          <w:i/>
          <w:iCs/>
        </w:rPr>
        <w:t>Hong (Qualcomm) replies to Wanqiang, and provides r01.</w:t>
      </w:r>
    </w:p>
    <w:p w14:paraId="764CE116" w14:textId="77777777" w:rsidR="00A90A14" w:rsidRDefault="00A90A14" w:rsidP="00A90A14">
      <w:pPr>
        <w:pStyle w:val="FP"/>
        <w:keepNext/>
        <w:rPr>
          <w:i/>
          <w:iCs/>
        </w:rPr>
      </w:pPr>
      <w:r>
        <w:rPr>
          <w:i/>
          <w:iCs/>
        </w:rPr>
        <w:t>Hong (Qualcomm) provides r02.</w:t>
      </w:r>
    </w:p>
    <w:p w14:paraId="5C744F7F" w14:textId="77777777" w:rsidR="00A90A14" w:rsidRDefault="00A90A14" w:rsidP="00A90A14">
      <w:pPr>
        <w:pStyle w:val="FP"/>
        <w:keepNext/>
        <w:rPr>
          <w:i/>
          <w:iCs/>
        </w:rPr>
      </w:pPr>
      <w:r>
        <w:rPr>
          <w:i/>
          <w:iCs/>
        </w:rPr>
        <w:t>==== Revisions Deadline ====</w:t>
      </w:r>
    </w:p>
    <w:p w14:paraId="25058252" w14:textId="77777777" w:rsidR="00A90A14" w:rsidRDefault="00A90A14" w:rsidP="00A90A14">
      <w:pPr>
        <w:pStyle w:val="FP"/>
        <w:keepNext/>
        <w:rPr>
          <w:i/>
          <w:iCs/>
        </w:rPr>
      </w:pPr>
      <w:r>
        <w:rPr>
          <w:i/>
          <w:iCs/>
        </w:rPr>
        <w:t>Wanqiang (Huawei) objects any version of the paper and has fundamental issue with the concept.</w:t>
      </w:r>
    </w:p>
    <w:p w14:paraId="4E66DF6D" w14:textId="77777777" w:rsidR="00A90A14" w:rsidRDefault="00A90A14" w:rsidP="00A90A14">
      <w:pPr>
        <w:pStyle w:val="FP"/>
        <w:keepNext/>
        <w:rPr>
          <w:i/>
          <w:iCs/>
        </w:rPr>
      </w:pPr>
      <w:r>
        <w:rPr>
          <w:i/>
          <w:iCs/>
        </w:rPr>
        <w:t>Hong (Qualcomm) replies to Wanqiang.</w:t>
      </w:r>
    </w:p>
    <w:p w14:paraId="2F2A810E" w14:textId="77777777" w:rsidR="00A90A14" w:rsidRDefault="00A90A14" w:rsidP="00A90A14">
      <w:pPr>
        <w:pStyle w:val="FP"/>
        <w:keepNext/>
        <w:rPr>
          <w:i/>
          <w:iCs/>
        </w:rPr>
      </w:pPr>
      <w:r>
        <w:rPr>
          <w:i/>
          <w:iCs/>
        </w:rPr>
        <w:t>Wanqiang (Huawei) replies and maintains the position.</w:t>
      </w:r>
    </w:p>
    <w:p w14:paraId="4E353F24" w14:textId="77777777" w:rsidR="00A90A14" w:rsidRDefault="00A90A14" w:rsidP="00A90A14">
      <w:pPr>
        <w:pStyle w:val="FP"/>
        <w:keepNext/>
        <w:rPr>
          <w:i/>
          <w:iCs/>
        </w:rPr>
      </w:pPr>
      <w:r>
        <w:rPr>
          <w:i/>
          <w:iCs/>
        </w:rPr>
        <w:t>Hong (Qualcomm) provides r03 in draft folder, removing the corresponding clause.</w:t>
      </w:r>
    </w:p>
    <w:p w14:paraId="6153D7E6" w14:textId="61A04026" w:rsidR="00A90A14" w:rsidRDefault="00A90A14" w:rsidP="00A90A14">
      <w:pPr>
        <w:pStyle w:val="FP"/>
        <w:keepNext/>
        <w:rPr>
          <w:i/>
          <w:iCs/>
        </w:rPr>
      </w:pPr>
      <w:r>
        <w:rPr>
          <w:i/>
          <w:iCs/>
        </w:rPr>
        <w:t>==== Comments Deadline ====</w:t>
      </w:r>
    </w:p>
    <w:p w14:paraId="5BC9DF6C" w14:textId="77777777" w:rsidR="00A90A14" w:rsidRDefault="00A90A14" w:rsidP="00A90A14">
      <w:pPr>
        <w:pStyle w:val="FP"/>
        <w:keepNext/>
        <w:rPr>
          <w:i/>
          <w:iCs/>
        </w:rPr>
      </w:pPr>
    </w:p>
    <w:p w14:paraId="34DBFBFB" w14:textId="77777777" w:rsidR="00A90A14" w:rsidRPr="00DA12F6" w:rsidRDefault="00A90A14" w:rsidP="00A90A14">
      <w:pPr>
        <w:keepNext/>
        <w:rPr>
          <w:rFonts w:cs="Arial"/>
          <w:b/>
        </w:rPr>
      </w:pPr>
      <w:r w:rsidRPr="00DA12F6">
        <w:rPr>
          <w:rFonts w:cs="Arial"/>
          <w:b/>
        </w:rPr>
        <w:t>Discussion and conclusion:</w:t>
      </w:r>
    </w:p>
    <w:p w14:paraId="0F65403C" w14:textId="7C83D1C1" w:rsidR="00194CEA" w:rsidRPr="00194CEA" w:rsidRDefault="00194CEA" w:rsidP="004D63A8">
      <w:r>
        <w:t xml:space="preserve">Huawei agreed to </w:t>
      </w:r>
      <w:r w:rsidR="00CF1208">
        <w:t>accept</w:t>
      </w:r>
      <w:r>
        <w:t xml:space="preserve"> the changes</w:t>
      </w:r>
      <w:r w:rsidR="00CF1208">
        <w:t xml:space="preserve"> made to r02 in order</w:t>
      </w:r>
      <w:r>
        <w:t xml:space="preserve"> to progress this work. </w:t>
      </w:r>
      <w:r w:rsidRPr="00A90A14">
        <w:rPr>
          <w:color w:val="0000FF"/>
        </w:rPr>
        <w:t>S2-2203287</w:t>
      </w:r>
      <w:r>
        <w:t xml:space="preserve"> </w:t>
      </w:r>
      <w:r w:rsidR="00CF1208">
        <w:t>remained</w:t>
      </w:r>
      <w:r>
        <w:t xml:space="preserve"> </w:t>
      </w:r>
      <w:r w:rsidRPr="00C3284B">
        <w:rPr>
          <w:color w:val="FF0000"/>
          <w:lang w:eastAsia="en-US"/>
        </w:rPr>
        <w:t>approved</w:t>
      </w:r>
      <w:r>
        <w:t>.</w:t>
      </w:r>
    </w:p>
    <w:p w14:paraId="5F75BD04" w14:textId="77777777" w:rsidR="007D4145" w:rsidRDefault="007D4145" w:rsidP="007D4145"/>
    <w:p w14:paraId="03E41A19" w14:textId="3120EA1E" w:rsidR="00194CEA" w:rsidRDefault="00194CEA" w:rsidP="00A90A14">
      <w:pPr>
        <w:keepNext/>
        <w:pBdr>
          <w:top w:val="single" w:sz="4" w:space="1" w:color="auto"/>
        </w:pBdr>
      </w:pPr>
      <w:r w:rsidRPr="00A90A14">
        <w:rPr>
          <w:color w:val="0000FF"/>
        </w:rPr>
        <w:t>S2-2203</w:t>
      </w:r>
      <w:r w:rsidR="00CF1208">
        <w:rPr>
          <w:color w:val="0000FF"/>
        </w:rPr>
        <w:t>596</w:t>
      </w:r>
      <w:r w:rsidR="00A90A14">
        <w:t xml:space="preserve"> (LS OUT) LS on Handover issue to support 5G Access stratum and distribution</w:t>
      </w:r>
    </w:p>
    <w:p w14:paraId="28F131FA" w14:textId="481701DC" w:rsidR="00194CEA" w:rsidRDefault="00194CEA" w:rsidP="00A90A14">
      <w:pPr>
        <w:keepNext/>
      </w:pPr>
      <w:r>
        <w:t xml:space="preserve">Created at CC#2: Related to postponed CRs </w:t>
      </w:r>
      <w:r w:rsidRPr="00A90A14">
        <w:rPr>
          <w:color w:val="0000FF"/>
        </w:rPr>
        <w:t>S2-2202831</w:t>
      </w:r>
      <w:r>
        <w:t xml:space="preserve"> and </w:t>
      </w:r>
      <w:r w:rsidRPr="00A90A14">
        <w:rPr>
          <w:color w:val="0000FF"/>
        </w:rPr>
        <w:t>S2-2202832</w:t>
      </w:r>
    </w:p>
    <w:p w14:paraId="6EE05B37" w14:textId="77777777" w:rsidR="00A90A14" w:rsidRPr="00DA12F6" w:rsidRDefault="00A90A14" w:rsidP="00A90A14">
      <w:pPr>
        <w:keepNext/>
        <w:rPr>
          <w:rFonts w:cs="Arial"/>
          <w:b/>
        </w:rPr>
      </w:pPr>
      <w:r w:rsidRPr="00DA12F6">
        <w:rPr>
          <w:rFonts w:cs="Arial"/>
          <w:b/>
        </w:rPr>
        <w:t>Discussion and conclusion:</w:t>
      </w:r>
    </w:p>
    <w:p w14:paraId="32ADEAAE" w14:textId="11D5864B" w:rsidR="007D4145" w:rsidRDefault="00194CEA" w:rsidP="007D4145">
      <w:r>
        <w:t xml:space="preserve">This was </w:t>
      </w:r>
      <w:r w:rsidRPr="00C3284B">
        <w:rPr>
          <w:color w:val="FF0000"/>
          <w:lang w:eastAsia="en-US"/>
        </w:rPr>
        <w:t>approved</w:t>
      </w:r>
      <w:r>
        <w:t>.</w:t>
      </w:r>
    </w:p>
    <w:p w14:paraId="478DA83D" w14:textId="77777777" w:rsidR="00194CEA" w:rsidRPr="00194CEA" w:rsidRDefault="00194CEA" w:rsidP="007D4145"/>
    <w:p w14:paraId="794FD444" w14:textId="29C721C4" w:rsidR="00194CEA" w:rsidRDefault="00194CEA" w:rsidP="00A90A14">
      <w:pPr>
        <w:keepNext/>
        <w:pBdr>
          <w:top w:val="single" w:sz="4" w:space="1" w:color="auto"/>
        </w:pBdr>
      </w:pPr>
      <w:r w:rsidRPr="00A90A14">
        <w:rPr>
          <w:color w:val="0000FF"/>
        </w:rPr>
        <w:t>S2-2202281</w:t>
      </w:r>
      <w:r w:rsidR="00A90A14">
        <w:t xml:space="preserve"> (CR) Criterion of Verification of UE location for UE registering via 5G Satellite Access (Source: Inspur)</w:t>
      </w:r>
    </w:p>
    <w:p w14:paraId="5AD16F58" w14:textId="2FA96D5E" w:rsidR="00194CEA" w:rsidRDefault="00194CEA" w:rsidP="00A90A14">
      <w:pPr>
        <w:keepNext/>
      </w:pPr>
      <w:r>
        <w:t>r01 agreed. Revised to S2-2203244</w:t>
      </w:r>
    </w:p>
    <w:p w14:paraId="56177FCC" w14:textId="77777777" w:rsidR="00A90A14" w:rsidRPr="00A54044" w:rsidRDefault="00A90A14" w:rsidP="00A90A14">
      <w:pPr>
        <w:pStyle w:val="FP"/>
        <w:keepNext/>
        <w:rPr>
          <w:b/>
          <w:bCs/>
          <w:i/>
          <w:iCs/>
          <w:lang w:eastAsia="en-US"/>
        </w:rPr>
      </w:pPr>
      <w:r w:rsidRPr="00A54044">
        <w:rPr>
          <w:b/>
          <w:bCs/>
          <w:i/>
          <w:iCs/>
          <w:lang w:eastAsia="en-US"/>
        </w:rPr>
        <w:t>e-mail comments:</w:t>
      </w:r>
    </w:p>
    <w:p w14:paraId="5E8E97B7" w14:textId="77777777" w:rsidR="00A90A14" w:rsidRDefault="00A90A14" w:rsidP="00A90A14">
      <w:pPr>
        <w:pStyle w:val="FP"/>
        <w:keepNext/>
        <w:rPr>
          <w:i/>
          <w:iCs/>
        </w:rPr>
      </w:pPr>
      <w:r>
        <w:rPr>
          <w:i/>
          <w:iCs/>
        </w:rPr>
        <w:t>Hannu (Nokia) proposes r01 to avoid re-use of reserved word 'country' in different meaning.</w:t>
      </w:r>
    </w:p>
    <w:p w14:paraId="1F5F22D2" w14:textId="77777777" w:rsidR="00A90A14" w:rsidRDefault="00A90A14" w:rsidP="00A90A14">
      <w:pPr>
        <w:pStyle w:val="FP"/>
        <w:keepNext/>
        <w:rPr>
          <w:i/>
          <w:iCs/>
        </w:rPr>
      </w:pPr>
      <w:r>
        <w:rPr>
          <w:i/>
          <w:iCs/>
        </w:rPr>
        <w:t>Stephen (Qualcomm) comments on the r00 and r01</w:t>
      </w:r>
    </w:p>
    <w:p w14:paraId="1FC795E0" w14:textId="77777777" w:rsidR="00A90A14" w:rsidRDefault="00A90A14" w:rsidP="00A90A14">
      <w:pPr>
        <w:pStyle w:val="FP"/>
        <w:keepNext/>
        <w:rPr>
          <w:i/>
          <w:iCs/>
        </w:rPr>
      </w:pPr>
      <w:r>
        <w:rPr>
          <w:i/>
          <w:iCs/>
        </w:rPr>
        <w:t>Scott (Inspur) replies Hannu and Stephen.</w:t>
      </w:r>
    </w:p>
    <w:p w14:paraId="46CD8612" w14:textId="77777777" w:rsidR="00A90A14" w:rsidRDefault="00A90A14" w:rsidP="00A90A14">
      <w:pPr>
        <w:pStyle w:val="FP"/>
        <w:keepNext/>
        <w:rPr>
          <w:i/>
          <w:iCs/>
        </w:rPr>
      </w:pPr>
      <w:r>
        <w:rPr>
          <w:i/>
          <w:iCs/>
        </w:rPr>
        <w:t>Stefan (Ericsson) comments</w:t>
      </w:r>
    </w:p>
    <w:p w14:paraId="559D3642" w14:textId="77777777" w:rsidR="00A90A14" w:rsidRDefault="00A90A14" w:rsidP="00A90A14">
      <w:pPr>
        <w:pStyle w:val="FP"/>
        <w:keepNext/>
        <w:rPr>
          <w:i/>
          <w:iCs/>
        </w:rPr>
      </w:pPr>
      <w:r>
        <w:rPr>
          <w:i/>
          <w:iCs/>
        </w:rPr>
        <w:t>Chris (Vodafone) objects to r00, but r01 seems OK.</w:t>
      </w:r>
    </w:p>
    <w:p w14:paraId="0B375407" w14:textId="77777777" w:rsidR="00A90A14" w:rsidRDefault="00A90A14" w:rsidP="00A90A14">
      <w:pPr>
        <w:pStyle w:val="FP"/>
        <w:keepNext/>
        <w:rPr>
          <w:i/>
          <w:iCs/>
        </w:rPr>
      </w:pPr>
      <w:r>
        <w:rPr>
          <w:i/>
          <w:iCs/>
        </w:rPr>
        <w:t>Guillaume (MediaTek Inc.) comments</w:t>
      </w:r>
    </w:p>
    <w:p w14:paraId="649F400C" w14:textId="77777777" w:rsidR="00A90A14" w:rsidRDefault="00A90A14" w:rsidP="00A90A14">
      <w:pPr>
        <w:pStyle w:val="FP"/>
        <w:keepNext/>
        <w:rPr>
          <w:i/>
          <w:iCs/>
        </w:rPr>
      </w:pPr>
      <w:proofErr w:type="spellStart"/>
      <w:r>
        <w:rPr>
          <w:i/>
          <w:iCs/>
        </w:rPr>
        <w:t>Runze</w:t>
      </w:r>
      <w:proofErr w:type="spellEnd"/>
      <w:r>
        <w:rPr>
          <w:i/>
          <w:iCs/>
        </w:rPr>
        <w:t xml:space="preserve"> (Huawei) comments.</w:t>
      </w:r>
    </w:p>
    <w:p w14:paraId="4C68EC58" w14:textId="77777777" w:rsidR="00A90A14" w:rsidRDefault="00A90A14" w:rsidP="00A90A14">
      <w:pPr>
        <w:pStyle w:val="FP"/>
        <w:keepNext/>
        <w:rPr>
          <w:i/>
          <w:iCs/>
        </w:rPr>
      </w:pPr>
      <w:r>
        <w:rPr>
          <w:i/>
          <w:iCs/>
        </w:rPr>
        <w:t>Stephen (Qualcomm) comments again on the r00 versus r01</w:t>
      </w:r>
    </w:p>
    <w:p w14:paraId="703FB998" w14:textId="77777777" w:rsidR="00A90A14" w:rsidRDefault="00A90A14" w:rsidP="00A90A14">
      <w:pPr>
        <w:pStyle w:val="FP"/>
        <w:keepNext/>
        <w:rPr>
          <w:i/>
          <w:iCs/>
        </w:rPr>
      </w:pPr>
      <w:proofErr w:type="spellStart"/>
      <w:r>
        <w:rPr>
          <w:i/>
          <w:iCs/>
        </w:rPr>
        <w:t>DongYeon</w:t>
      </w:r>
      <w:proofErr w:type="spellEnd"/>
      <w:r>
        <w:rPr>
          <w:i/>
          <w:iCs/>
        </w:rPr>
        <w:t xml:space="preserve"> (Samsung) objects to r00, but r01 is OK.</w:t>
      </w:r>
    </w:p>
    <w:p w14:paraId="57BFDCF3" w14:textId="77777777" w:rsidR="00A90A14" w:rsidRDefault="00A90A14" w:rsidP="00A90A14">
      <w:pPr>
        <w:pStyle w:val="FP"/>
        <w:keepNext/>
        <w:rPr>
          <w:i/>
          <w:iCs/>
        </w:rPr>
      </w:pPr>
      <w:r>
        <w:rPr>
          <w:i/>
          <w:iCs/>
        </w:rPr>
        <w:t>Scott(Inspur) replies to Chris.</w:t>
      </w:r>
    </w:p>
    <w:p w14:paraId="768C434C" w14:textId="77777777" w:rsidR="00A90A14" w:rsidRDefault="00A90A14" w:rsidP="00A90A14">
      <w:pPr>
        <w:pStyle w:val="FP"/>
        <w:keepNext/>
        <w:rPr>
          <w:i/>
          <w:iCs/>
        </w:rPr>
      </w:pPr>
      <w:r>
        <w:rPr>
          <w:i/>
          <w:iCs/>
        </w:rPr>
        <w:t>Scott(Inspur) relies to Stephen (Qualcomm)'s comments</w:t>
      </w:r>
    </w:p>
    <w:p w14:paraId="7DFE9F76" w14:textId="77777777" w:rsidR="00A90A14" w:rsidRDefault="00A90A14" w:rsidP="00A90A14">
      <w:pPr>
        <w:pStyle w:val="FP"/>
        <w:keepNext/>
        <w:rPr>
          <w:i/>
          <w:iCs/>
        </w:rPr>
      </w:pPr>
      <w:r>
        <w:rPr>
          <w:i/>
          <w:iCs/>
        </w:rPr>
        <w:t xml:space="preserve">Scott(Inspur) replies to </w:t>
      </w:r>
      <w:proofErr w:type="spellStart"/>
      <w:r>
        <w:rPr>
          <w:i/>
          <w:iCs/>
        </w:rPr>
        <w:t>DongYeon</w:t>
      </w:r>
      <w:proofErr w:type="spellEnd"/>
      <w:r>
        <w:rPr>
          <w:i/>
          <w:iCs/>
        </w:rPr>
        <w:t xml:space="preserve"> (Samsung) and all.</w:t>
      </w:r>
    </w:p>
    <w:p w14:paraId="2C385E97" w14:textId="77777777" w:rsidR="00A90A14" w:rsidRDefault="00A90A14" w:rsidP="00A90A14">
      <w:pPr>
        <w:pStyle w:val="FP"/>
        <w:keepNext/>
        <w:rPr>
          <w:i/>
          <w:iCs/>
        </w:rPr>
      </w:pPr>
      <w:r>
        <w:rPr>
          <w:i/>
          <w:iCs/>
        </w:rPr>
        <w:t>Hannu (Nokia) replies to Scott</w:t>
      </w:r>
    </w:p>
    <w:p w14:paraId="09918FEA" w14:textId="77777777" w:rsidR="00A90A14" w:rsidRDefault="00A90A14" w:rsidP="00A90A14">
      <w:pPr>
        <w:pStyle w:val="FP"/>
        <w:keepNext/>
        <w:rPr>
          <w:i/>
          <w:iCs/>
        </w:rPr>
      </w:pPr>
      <w:r>
        <w:rPr>
          <w:i/>
          <w:iCs/>
        </w:rPr>
        <w:t>Jean Yves (Thales) comments</w:t>
      </w:r>
    </w:p>
    <w:p w14:paraId="304ABB4E" w14:textId="77777777" w:rsidR="00A90A14" w:rsidRDefault="00A90A14" w:rsidP="00A90A14">
      <w:pPr>
        <w:pStyle w:val="FP"/>
        <w:keepNext/>
        <w:rPr>
          <w:i/>
          <w:iCs/>
        </w:rPr>
      </w:pPr>
      <w:r>
        <w:rPr>
          <w:i/>
          <w:iCs/>
        </w:rPr>
        <w:t>Scott (Inspur) comments</w:t>
      </w:r>
    </w:p>
    <w:p w14:paraId="3E007B20" w14:textId="77777777" w:rsidR="00A90A14" w:rsidRDefault="00A90A14" w:rsidP="00A90A14">
      <w:pPr>
        <w:pStyle w:val="FP"/>
        <w:keepNext/>
        <w:rPr>
          <w:i/>
          <w:iCs/>
        </w:rPr>
      </w:pPr>
      <w:r>
        <w:rPr>
          <w:i/>
          <w:iCs/>
        </w:rPr>
        <w:t>==== Revisions Deadline ====</w:t>
      </w:r>
    </w:p>
    <w:p w14:paraId="338041A8" w14:textId="77777777" w:rsidR="00A90A14" w:rsidRDefault="00A90A14" w:rsidP="00A90A14">
      <w:pPr>
        <w:pStyle w:val="FP"/>
        <w:keepNext/>
        <w:rPr>
          <w:i/>
          <w:iCs/>
        </w:rPr>
      </w:pPr>
      <w:r>
        <w:rPr>
          <w:i/>
          <w:iCs/>
        </w:rPr>
        <w:t>Stephen (Qualcomm) can agree the r01</w:t>
      </w:r>
    </w:p>
    <w:p w14:paraId="5A63AB5D" w14:textId="77777777" w:rsidR="00A90A14" w:rsidRDefault="00A90A14" w:rsidP="00A90A14">
      <w:pPr>
        <w:pStyle w:val="FP"/>
        <w:keepNext/>
        <w:rPr>
          <w:i/>
          <w:iCs/>
        </w:rPr>
      </w:pPr>
      <w:r>
        <w:rPr>
          <w:i/>
          <w:iCs/>
        </w:rPr>
        <w:t>Scott(Inspur) provides the r02</w:t>
      </w:r>
    </w:p>
    <w:p w14:paraId="3CB1E6C0" w14:textId="77777777" w:rsidR="00A90A14" w:rsidRDefault="00A90A14" w:rsidP="00A90A14">
      <w:pPr>
        <w:pStyle w:val="FP"/>
        <w:keepNext/>
        <w:rPr>
          <w:i/>
          <w:iCs/>
        </w:rPr>
      </w:pPr>
      <w:r>
        <w:rPr>
          <w:i/>
          <w:iCs/>
        </w:rPr>
        <w:t>Hannu (Nokia) supports r02 and thanks Scott for cleaning up the revision.</w:t>
      </w:r>
    </w:p>
    <w:p w14:paraId="0FEE3709" w14:textId="77777777" w:rsidR="00A90A14" w:rsidRDefault="00A90A14" w:rsidP="00A90A14">
      <w:pPr>
        <w:pStyle w:val="FP"/>
        <w:keepNext/>
        <w:rPr>
          <w:i/>
          <w:iCs/>
        </w:rPr>
      </w:pPr>
      <w:r>
        <w:rPr>
          <w:i/>
          <w:iCs/>
        </w:rPr>
        <w:t>Stefan (Ericsson) agrees with r02 (and r01)</w:t>
      </w:r>
    </w:p>
    <w:p w14:paraId="40C1FB3C" w14:textId="77777777" w:rsidR="00A90A14" w:rsidRDefault="00A90A14" w:rsidP="00A90A14">
      <w:pPr>
        <w:pStyle w:val="FP"/>
        <w:keepNext/>
        <w:rPr>
          <w:i/>
          <w:iCs/>
        </w:rPr>
      </w:pPr>
      <w:r>
        <w:rPr>
          <w:i/>
          <w:iCs/>
        </w:rPr>
        <w:t>==== Comments Deadline ====</w:t>
      </w:r>
    </w:p>
    <w:p w14:paraId="6CCFF1A7" w14:textId="77777777" w:rsidR="00A90A14" w:rsidRDefault="00A90A14" w:rsidP="00A90A14">
      <w:pPr>
        <w:pStyle w:val="FP"/>
        <w:keepNext/>
        <w:rPr>
          <w:i/>
          <w:iCs/>
        </w:rPr>
      </w:pPr>
    </w:p>
    <w:p w14:paraId="3D9028E3" w14:textId="77777777" w:rsidR="00A90A14" w:rsidRPr="00DA12F6" w:rsidRDefault="00A90A14" w:rsidP="00A90A14">
      <w:pPr>
        <w:keepNext/>
        <w:rPr>
          <w:rFonts w:cs="Arial"/>
          <w:b/>
        </w:rPr>
      </w:pPr>
      <w:r w:rsidRPr="00DA12F6">
        <w:rPr>
          <w:rFonts w:cs="Arial"/>
          <w:b/>
        </w:rPr>
        <w:t>Discussion and conclusion:</w:t>
      </w:r>
    </w:p>
    <w:p w14:paraId="5B68429E" w14:textId="38929C2C" w:rsidR="006E2D8E" w:rsidRDefault="00194CEA" w:rsidP="006E2D8E">
      <w:r>
        <w:t>Huawei proposed r02 which was cleaning up 01.</w:t>
      </w:r>
      <w:r w:rsidR="00CF1208">
        <w:t xml:space="preserve"> There was no technical difference and clean ups may be done when submitting the document.</w:t>
      </w:r>
      <w:r>
        <w:t xml:space="preserve"> </w:t>
      </w:r>
      <w:r w:rsidRPr="00A90A14">
        <w:rPr>
          <w:color w:val="0000FF"/>
        </w:rPr>
        <w:t>S2-2203</w:t>
      </w:r>
      <w:r w:rsidR="00301EB8" w:rsidRPr="00A90A14">
        <w:rPr>
          <w:color w:val="0000FF"/>
        </w:rPr>
        <w:t>2</w:t>
      </w:r>
      <w:r w:rsidRPr="00A90A14">
        <w:rPr>
          <w:color w:val="0000FF"/>
        </w:rPr>
        <w:t>44</w:t>
      </w:r>
      <w:r>
        <w:t xml:space="preserve"> </w:t>
      </w:r>
      <w:r w:rsidR="00301EB8">
        <w:t xml:space="preserve">was confirmed as </w:t>
      </w:r>
      <w:r w:rsidR="00301EB8" w:rsidRPr="00C3284B">
        <w:rPr>
          <w:color w:val="FF0000"/>
          <w:lang w:eastAsia="en-US"/>
        </w:rPr>
        <w:t>approved</w:t>
      </w:r>
      <w:r w:rsidR="00301EB8">
        <w:t>.</w:t>
      </w:r>
    </w:p>
    <w:p w14:paraId="5C45F0C2" w14:textId="37B7A56E" w:rsidR="006E2D8E" w:rsidRDefault="006E2D8E" w:rsidP="006E2D8E"/>
    <w:p w14:paraId="556D1658" w14:textId="016FD478" w:rsidR="006E2D8E" w:rsidRDefault="00301EB8" w:rsidP="0025690A">
      <w:pPr>
        <w:keepNext/>
        <w:pBdr>
          <w:top w:val="single" w:sz="4" w:space="1" w:color="auto"/>
        </w:pBdr>
      </w:pPr>
      <w:r w:rsidRPr="00CF1208">
        <w:rPr>
          <w:color w:val="0000FF"/>
        </w:rPr>
        <w:lastRenderedPageBreak/>
        <w:t>S2-2202267</w:t>
      </w:r>
      <w:r w:rsidR="00A90A14">
        <w:t xml:space="preserve"> (P-CR) Solution for the KI#1: Network Slice Switch for Ensuring Service Continuity. (Source: Alibaba Group)</w:t>
      </w:r>
    </w:p>
    <w:p w14:paraId="0A7C9FAD" w14:textId="77777777" w:rsidR="0025690A" w:rsidRPr="00A54044" w:rsidRDefault="0025690A" w:rsidP="0025690A">
      <w:pPr>
        <w:pStyle w:val="FP"/>
        <w:keepNext/>
        <w:rPr>
          <w:b/>
          <w:bCs/>
          <w:i/>
          <w:iCs/>
          <w:lang w:eastAsia="en-US"/>
        </w:rPr>
      </w:pPr>
      <w:r w:rsidRPr="00A54044">
        <w:rPr>
          <w:b/>
          <w:bCs/>
          <w:i/>
          <w:iCs/>
          <w:lang w:eastAsia="en-US"/>
        </w:rPr>
        <w:t>e-mail comments:</w:t>
      </w:r>
    </w:p>
    <w:p w14:paraId="21569BBA" w14:textId="77777777" w:rsidR="0025690A" w:rsidRDefault="0025690A" w:rsidP="0025690A">
      <w:pPr>
        <w:pStyle w:val="FP"/>
        <w:keepNext/>
        <w:rPr>
          <w:i/>
          <w:iCs/>
        </w:rPr>
      </w:pPr>
      <w:proofErr w:type="spellStart"/>
      <w:r>
        <w:rPr>
          <w:i/>
          <w:iCs/>
        </w:rPr>
        <w:t>Dongeun</w:t>
      </w:r>
      <w:proofErr w:type="spellEnd"/>
      <w:r>
        <w:rPr>
          <w:i/>
          <w:iCs/>
        </w:rPr>
        <w:t xml:space="preserve"> (Samsung) provides comments</w:t>
      </w:r>
    </w:p>
    <w:p w14:paraId="426B6841" w14:textId="77777777" w:rsidR="0025690A" w:rsidRDefault="0025690A" w:rsidP="0025690A">
      <w:pPr>
        <w:pStyle w:val="FP"/>
        <w:keepNext/>
        <w:rPr>
          <w:i/>
          <w:iCs/>
        </w:rPr>
      </w:pPr>
      <w:r>
        <w:rPr>
          <w:i/>
          <w:iCs/>
        </w:rPr>
        <w:t>Stefano (Qualcomm) proposes to note the paper since it is not related to the key issue</w:t>
      </w:r>
    </w:p>
    <w:p w14:paraId="562D3E92" w14:textId="77777777" w:rsidR="0025690A" w:rsidRDefault="0025690A" w:rsidP="0025690A">
      <w:pPr>
        <w:pStyle w:val="FP"/>
        <w:keepNext/>
        <w:rPr>
          <w:i/>
          <w:iCs/>
        </w:rPr>
      </w:pPr>
      <w:r>
        <w:rPr>
          <w:i/>
          <w:iCs/>
        </w:rPr>
        <w:t>Xiaobo Yu (Alibaba) provides r01 and replies to the comments from Qualcomm</w:t>
      </w:r>
    </w:p>
    <w:p w14:paraId="7331ECB2" w14:textId="77777777" w:rsidR="0025690A" w:rsidRDefault="0025690A" w:rsidP="0025690A">
      <w:pPr>
        <w:pStyle w:val="FP"/>
        <w:keepNext/>
        <w:rPr>
          <w:i/>
          <w:iCs/>
        </w:rPr>
      </w:pPr>
      <w:r>
        <w:rPr>
          <w:i/>
          <w:iCs/>
        </w:rPr>
        <w:t>Xiaobo Yu (Alibaba) replies to the comments from Samsung</w:t>
      </w:r>
    </w:p>
    <w:p w14:paraId="3E5CD516" w14:textId="77777777" w:rsidR="0025690A" w:rsidRDefault="0025690A" w:rsidP="0025690A">
      <w:pPr>
        <w:pStyle w:val="FP"/>
        <w:keepNext/>
        <w:rPr>
          <w:i/>
          <w:iCs/>
        </w:rPr>
      </w:pPr>
      <w:r>
        <w:rPr>
          <w:i/>
          <w:iCs/>
        </w:rPr>
        <w:t>Patrice (Huawei) proposes to note.</w:t>
      </w:r>
    </w:p>
    <w:p w14:paraId="3D6DB06D" w14:textId="77777777" w:rsidR="0025690A" w:rsidRDefault="0025690A" w:rsidP="0025690A">
      <w:pPr>
        <w:pStyle w:val="FP"/>
        <w:keepNext/>
        <w:rPr>
          <w:i/>
          <w:iCs/>
        </w:rPr>
      </w:pPr>
      <w:r>
        <w:rPr>
          <w:i/>
          <w:iCs/>
        </w:rPr>
        <w:t>Xiaobo Yu (Alibaba) provides r02 and replies to comments from Huawei</w:t>
      </w:r>
    </w:p>
    <w:p w14:paraId="4FF1BB29" w14:textId="77777777" w:rsidR="0025690A" w:rsidRDefault="0025690A" w:rsidP="0025690A">
      <w:pPr>
        <w:pStyle w:val="FP"/>
        <w:keepNext/>
        <w:rPr>
          <w:i/>
          <w:iCs/>
        </w:rPr>
      </w:pPr>
      <w:r>
        <w:rPr>
          <w:i/>
          <w:iCs/>
        </w:rPr>
        <w:t>Patrice (Huawei) is still not convinced of the validity of the proposed scenario.</w:t>
      </w:r>
    </w:p>
    <w:p w14:paraId="23B85669" w14:textId="77777777" w:rsidR="0025690A" w:rsidRDefault="0025690A" w:rsidP="0025690A">
      <w:pPr>
        <w:pStyle w:val="FP"/>
        <w:keepNext/>
        <w:rPr>
          <w:i/>
          <w:iCs/>
        </w:rPr>
      </w:pPr>
      <w:r>
        <w:rPr>
          <w:i/>
          <w:iCs/>
        </w:rPr>
        <w:t>Stefano (Qualcomm) is also not convinced of the validity of the proposed scenario and proposes to note.</w:t>
      </w:r>
    </w:p>
    <w:p w14:paraId="7D17DCCE" w14:textId="77777777" w:rsidR="0025690A" w:rsidRDefault="0025690A" w:rsidP="0025690A">
      <w:pPr>
        <w:pStyle w:val="FP"/>
        <w:keepNext/>
        <w:rPr>
          <w:i/>
          <w:iCs/>
        </w:rPr>
      </w:pPr>
      <w:r>
        <w:rPr>
          <w:i/>
          <w:iCs/>
        </w:rPr>
        <w:t>Xiaobo Yu (Alibaba) provides r03 and replies to the comments from Huawei and Qualcomm.</w:t>
      </w:r>
    </w:p>
    <w:p w14:paraId="769C0C3D" w14:textId="77777777" w:rsidR="0025690A" w:rsidRDefault="0025690A" w:rsidP="0025690A">
      <w:pPr>
        <w:pStyle w:val="FP"/>
        <w:keepNext/>
        <w:rPr>
          <w:i/>
          <w:iCs/>
        </w:rPr>
      </w:pPr>
      <w:r>
        <w:rPr>
          <w:i/>
          <w:iCs/>
        </w:rPr>
        <w:t>==== Revisions Deadline ====</w:t>
      </w:r>
    </w:p>
    <w:p w14:paraId="03557354" w14:textId="77777777" w:rsidR="0025690A" w:rsidRDefault="0025690A" w:rsidP="0025690A">
      <w:pPr>
        <w:pStyle w:val="FP"/>
        <w:keepNext/>
        <w:rPr>
          <w:i/>
          <w:iCs/>
        </w:rPr>
      </w:pPr>
      <w:r>
        <w:rPr>
          <w:i/>
          <w:iCs/>
        </w:rPr>
        <w:t>Stefano (Qualcomm) asks once again to note the paper.</w:t>
      </w:r>
    </w:p>
    <w:p w14:paraId="21F5E47B" w14:textId="77777777" w:rsidR="0025690A" w:rsidRDefault="0025690A" w:rsidP="0025690A">
      <w:pPr>
        <w:pStyle w:val="FP"/>
        <w:keepNext/>
        <w:rPr>
          <w:i/>
          <w:iCs/>
        </w:rPr>
      </w:pPr>
      <w:r>
        <w:rPr>
          <w:i/>
          <w:iCs/>
        </w:rPr>
        <w:t>Xiaobo Yu (Alibaba) replies to the comments from Qualcomm and propose to discussion r03 in CC#2.</w:t>
      </w:r>
    </w:p>
    <w:p w14:paraId="6633B926" w14:textId="77777777" w:rsidR="0025690A" w:rsidRDefault="0025690A" w:rsidP="0025690A">
      <w:pPr>
        <w:pStyle w:val="FP"/>
        <w:keepNext/>
        <w:rPr>
          <w:i/>
          <w:iCs/>
        </w:rPr>
      </w:pPr>
      <w:r>
        <w:rPr>
          <w:i/>
          <w:iCs/>
        </w:rPr>
        <w:t>==== Comments Deadline ====</w:t>
      </w:r>
    </w:p>
    <w:p w14:paraId="6A066618" w14:textId="27F73D21" w:rsidR="0025690A" w:rsidRDefault="0025690A" w:rsidP="0025690A">
      <w:pPr>
        <w:pStyle w:val="FP"/>
        <w:keepNext/>
        <w:rPr>
          <w:i/>
          <w:iCs/>
        </w:rPr>
      </w:pPr>
      <w:r>
        <w:rPr>
          <w:i/>
          <w:iCs/>
        </w:rPr>
        <w:t>Xiaobo Yu (Alibaba) proposes to add EN and wording changes based on r03 and have it reviewed in CC#3.</w:t>
      </w:r>
    </w:p>
    <w:p w14:paraId="52F0F32E" w14:textId="77777777" w:rsidR="0025690A" w:rsidRDefault="0025690A" w:rsidP="0025690A">
      <w:pPr>
        <w:pStyle w:val="FP"/>
        <w:keepNext/>
        <w:rPr>
          <w:i/>
          <w:iCs/>
        </w:rPr>
      </w:pPr>
    </w:p>
    <w:p w14:paraId="07CA3C9C" w14:textId="77777777" w:rsidR="0025690A" w:rsidRPr="00DA12F6" w:rsidRDefault="0025690A" w:rsidP="0025690A">
      <w:pPr>
        <w:keepNext/>
        <w:rPr>
          <w:rFonts w:cs="Arial"/>
          <w:b/>
        </w:rPr>
      </w:pPr>
      <w:r w:rsidRPr="00DA12F6">
        <w:rPr>
          <w:rFonts w:cs="Arial"/>
          <w:b/>
        </w:rPr>
        <w:t>Discussion and conclusion:</w:t>
      </w:r>
    </w:p>
    <w:p w14:paraId="0860A257" w14:textId="0390F417" w:rsidR="00301EB8" w:rsidRDefault="00301EB8" w:rsidP="006E2D8E">
      <w:r>
        <w:t xml:space="preserve">This was </w:t>
      </w:r>
      <w:r w:rsidR="0025690A" w:rsidRPr="00C3284B">
        <w:rPr>
          <w:color w:val="0000FF"/>
        </w:rPr>
        <w:t>noted</w:t>
      </w:r>
      <w:r>
        <w:t xml:space="preserve"> as there had been no consensus.</w:t>
      </w:r>
    </w:p>
    <w:p w14:paraId="219212D1" w14:textId="7BE899E3" w:rsidR="00301EB8" w:rsidRDefault="00301EB8" w:rsidP="006E2D8E"/>
    <w:p w14:paraId="2564A1FC" w14:textId="7A5DB88E" w:rsidR="00301EB8" w:rsidRDefault="00301EB8" w:rsidP="0025690A">
      <w:pPr>
        <w:keepNext/>
        <w:pBdr>
          <w:top w:val="single" w:sz="4" w:space="1" w:color="auto"/>
        </w:pBdr>
      </w:pPr>
      <w:r w:rsidRPr="0025690A">
        <w:rPr>
          <w:color w:val="0000FF"/>
        </w:rPr>
        <w:t>S2-2202469</w:t>
      </w:r>
      <w:r w:rsidR="0025690A">
        <w:t xml:space="preserve"> (P-CR) Solution for KI#1: VPLMN influencing URSP rules creation in an HPLMN. (Source: Lenovo)</w:t>
      </w:r>
    </w:p>
    <w:p w14:paraId="375DCBBD" w14:textId="77777777" w:rsidR="0025690A" w:rsidRPr="00A54044" w:rsidRDefault="0025690A" w:rsidP="0025690A">
      <w:pPr>
        <w:pStyle w:val="FP"/>
        <w:keepNext/>
        <w:rPr>
          <w:b/>
          <w:bCs/>
          <w:i/>
          <w:iCs/>
          <w:lang w:eastAsia="en-US"/>
        </w:rPr>
      </w:pPr>
      <w:r w:rsidRPr="00A54044">
        <w:rPr>
          <w:b/>
          <w:bCs/>
          <w:i/>
          <w:iCs/>
          <w:lang w:eastAsia="en-US"/>
        </w:rPr>
        <w:t>e-mail comments:</w:t>
      </w:r>
    </w:p>
    <w:p w14:paraId="224CFF34" w14:textId="77777777" w:rsidR="0025690A" w:rsidRDefault="0025690A" w:rsidP="0025690A">
      <w:pPr>
        <w:pStyle w:val="FP"/>
        <w:keepNext/>
        <w:rPr>
          <w:i/>
          <w:iCs/>
        </w:rPr>
      </w:pPr>
      <w:r>
        <w:rPr>
          <w:i/>
          <w:iCs/>
        </w:rPr>
        <w:t>Yang (OPPO) raise questions to the solution</w:t>
      </w:r>
    </w:p>
    <w:p w14:paraId="071CC09D" w14:textId="77777777" w:rsidR="0025690A" w:rsidRDefault="0025690A" w:rsidP="0025690A">
      <w:pPr>
        <w:pStyle w:val="FP"/>
        <w:keepNext/>
        <w:rPr>
          <w:i/>
          <w:iCs/>
        </w:rPr>
      </w:pPr>
      <w:r>
        <w:rPr>
          <w:i/>
          <w:iCs/>
        </w:rPr>
        <w:t>Dimitris (Lenovo) provides r01 to potentially merge with S2-2202454 and others. Addresses comments from Yang (Oppo)</w:t>
      </w:r>
    </w:p>
    <w:p w14:paraId="66B9CAF3" w14:textId="77777777" w:rsidR="0025690A" w:rsidRDefault="0025690A" w:rsidP="0025690A">
      <w:pPr>
        <w:pStyle w:val="FP"/>
        <w:keepNext/>
        <w:rPr>
          <w:i/>
          <w:iCs/>
        </w:rPr>
      </w:pPr>
      <w:r>
        <w:rPr>
          <w:i/>
          <w:iCs/>
        </w:rPr>
        <w:t>Krisztian (Apple) supports r01 and provides r02 to indicate the merge with S2-2202887.</w:t>
      </w:r>
    </w:p>
    <w:p w14:paraId="21D85832" w14:textId="77777777" w:rsidR="0025690A" w:rsidRDefault="0025690A" w:rsidP="0025690A">
      <w:pPr>
        <w:pStyle w:val="FP"/>
        <w:keepNext/>
        <w:rPr>
          <w:i/>
          <w:iCs/>
        </w:rPr>
      </w:pPr>
      <w:proofErr w:type="spellStart"/>
      <w:r>
        <w:rPr>
          <w:i/>
          <w:iCs/>
        </w:rPr>
        <w:t>Changhong</w:t>
      </w:r>
      <w:proofErr w:type="spellEnd"/>
      <w:r>
        <w:rPr>
          <w:i/>
          <w:iCs/>
        </w:rPr>
        <w:t xml:space="preserve"> (Intel) comments and has concern with VPLMN validity in TD.</w:t>
      </w:r>
    </w:p>
    <w:p w14:paraId="67FA6331" w14:textId="77777777" w:rsidR="0025690A" w:rsidRDefault="0025690A" w:rsidP="0025690A">
      <w:pPr>
        <w:pStyle w:val="FP"/>
        <w:keepNext/>
        <w:rPr>
          <w:i/>
          <w:iCs/>
        </w:rPr>
      </w:pPr>
      <w:proofErr w:type="spellStart"/>
      <w:r>
        <w:rPr>
          <w:i/>
          <w:iCs/>
        </w:rPr>
        <w:t>Changhong</w:t>
      </w:r>
      <w:proofErr w:type="spellEnd"/>
      <w:r>
        <w:rPr>
          <w:i/>
          <w:iCs/>
        </w:rPr>
        <w:t xml:space="preserve"> (Intel) comments and asks not to merge 2454 since this solution is different.</w:t>
      </w:r>
    </w:p>
    <w:p w14:paraId="4F94C90A" w14:textId="77777777" w:rsidR="0025690A" w:rsidRDefault="0025690A" w:rsidP="0025690A">
      <w:pPr>
        <w:pStyle w:val="FP"/>
        <w:keepNext/>
        <w:rPr>
          <w:i/>
          <w:iCs/>
        </w:rPr>
      </w:pPr>
      <w:r>
        <w:rPr>
          <w:i/>
          <w:iCs/>
        </w:rPr>
        <w:t xml:space="preserve">Dimitris (Lenovo) responds to </w:t>
      </w:r>
      <w:proofErr w:type="spellStart"/>
      <w:r>
        <w:rPr>
          <w:i/>
          <w:iCs/>
        </w:rPr>
        <w:t>Changhong</w:t>
      </w:r>
      <w:proofErr w:type="spellEnd"/>
      <w:r>
        <w:rPr>
          <w:i/>
          <w:iCs/>
        </w:rPr>
        <w:t xml:space="preserve"> indicates the PLMN ID is added within the RSD component not TD</w:t>
      </w:r>
    </w:p>
    <w:p w14:paraId="6FB707E8" w14:textId="77777777" w:rsidR="0025690A" w:rsidRDefault="0025690A" w:rsidP="0025690A">
      <w:pPr>
        <w:pStyle w:val="FP"/>
        <w:keepNext/>
        <w:rPr>
          <w:i/>
          <w:iCs/>
        </w:rPr>
      </w:pPr>
      <w:r>
        <w:rPr>
          <w:i/>
          <w:iCs/>
        </w:rPr>
        <w:t xml:space="preserve">Dimitris (Lenovo) further responds to </w:t>
      </w:r>
      <w:proofErr w:type="spellStart"/>
      <w:r>
        <w:rPr>
          <w:i/>
          <w:iCs/>
        </w:rPr>
        <w:t>Changhong</w:t>
      </w:r>
      <w:proofErr w:type="spellEnd"/>
    </w:p>
    <w:p w14:paraId="1E1E6BA9" w14:textId="77777777" w:rsidR="0025690A" w:rsidRDefault="0025690A" w:rsidP="0025690A">
      <w:pPr>
        <w:pStyle w:val="FP"/>
        <w:keepNext/>
        <w:rPr>
          <w:i/>
          <w:iCs/>
        </w:rPr>
      </w:pPr>
      <w:r>
        <w:rPr>
          <w:i/>
          <w:iCs/>
        </w:rPr>
        <w:t>Pallab (Nokia) comments and also asks not to merge 2454 at this stage.</w:t>
      </w:r>
    </w:p>
    <w:p w14:paraId="10D6DEBE" w14:textId="77777777" w:rsidR="0025690A" w:rsidRDefault="0025690A" w:rsidP="0025690A">
      <w:pPr>
        <w:pStyle w:val="FP"/>
        <w:keepNext/>
        <w:rPr>
          <w:i/>
          <w:iCs/>
        </w:rPr>
      </w:pPr>
      <w:r>
        <w:rPr>
          <w:i/>
          <w:iCs/>
        </w:rPr>
        <w:t>Belen (Ericsson) provides comments.</w:t>
      </w:r>
    </w:p>
    <w:p w14:paraId="122EAA90" w14:textId="77777777" w:rsidR="0025690A" w:rsidRDefault="0025690A" w:rsidP="0025690A">
      <w:pPr>
        <w:pStyle w:val="FP"/>
        <w:keepNext/>
        <w:rPr>
          <w:i/>
          <w:iCs/>
        </w:rPr>
      </w:pPr>
      <w:r>
        <w:rPr>
          <w:i/>
          <w:iCs/>
        </w:rPr>
        <w:t>Dimitris (Lenovo) responds to Belen (Ericsson)</w:t>
      </w:r>
    </w:p>
    <w:p w14:paraId="1F17677F" w14:textId="77777777" w:rsidR="0025690A" w:rsidRDefault="0025690A" w:rsidP="0025690A">
      <w:pPr>
        <w:pStyle w:val="FP"/>
        <w:keepNext/>
        <w:rPr>
          <w:i/>
          <w:iCs/>
        </w:rPr>
      </w:pPr>
      <w:r>
        <w:rPr>
          <w:i/>
          <w:iCs/>
        </w:rPr>
        <w:t>Yang (OPPO) further comments</w:t>
      </w:r>
    </w:p>
    <w:p w14:paraId="24645649" w14:textId="77777777" w:rsidR="0025690A" w:rsidRDefault="0025690A" w:rsidP="0025690A">
      <w:pPr>
        <w:pStyle w:val="FP"/>
        <w:keepNext/>
        <w:rPr>
          <w:i/>
          <w:iCs/>
        </w:rPr>
      </w:pPr>
      <w:r>
        <w:rPr>
          <w:i/>
          <w:iCs/>
        </w:rPr>
        <w:t>Yang (OPPO) raises a technical concern</w:t>
      </w:r>
    </w:p>
    <w:p w14:paraId="469F7588" w14:textId="77777777" w:rsidR="0025690A" w:rsidRDefault="0025690A" w:rsidP="0025690A">
      <w:pPr>
        <w:pStyle w:val="FP"/>
        <w:keepNext/>
        <w:rPr>
          <w:i/>
          <w:iCs/>
        </w:rPr>
      </w:pPr>
      <w:r>
        <w:rPr>
          <w:i/>
          <w:iCs/>
        </w:rPr>
        <w:t>Dimitris (Lenovo) does not see an issue on the concern raised</w:t>
      </w:r>
    </w:p>
    <w:p w14:paraId="5BD21651" w14:textId="77777777" w:rsidR="0025690A" w:rsidRDefault="0025690A" w:rsidP="0025690A">
      <w:pPr>
        <w:pStyle w:val="FP"/>
        <w:keepNext/>
        <w:rPr>
          <w:i/>
          <w:iCs/>
        </w:rPr>
      </w:pPr>
      <w:r>
        <w:rPr>
          <w:i/>
          <w:iCs/>
        </w:rPr>
        <w:t>Dimitris (Lenovo) responds to Yang (Oppo)</w:t>
      </w:r>
    </w:p>
    <w:p w14:paraId="476E1468" w14:textId="77777777" w:rsidR="0025690A" w:rsidRDefault="0025690A" w:rsidP="0025690A">
      <w:pPr>
        <w:pStyle w:val="FP"/>
        <w:keepNext/>
        <w:rPr>
          <w:i/>
          <w:iCs/>
        </w:rPr>
      </w:pPr>
      <w:r>
        <w:rPr>
          <w:i/>
          <w:iCs/>
        </w:rPr>
        <w:t>Yang (OPPO) thanks Dimitris reply and provides answers</w:t>
      </w:r>
    </w:p>
    <w:p w14:paraId="72B77158" w14:textId="77777777" w:rsidR="0025690A" w:rsidRDefault="0025690A" w:rsidP="0025690A">
      <w:pPr>
        <w:pStyle w:val="FP"/>
        <w:keepNext/>
        <w:rPr>
          <w:i/>
          <w:iCs/>
        </w:rPr>
      </w:pPr>
      <w:r>
        <w:rPr>
          <w:i/>
          <w:iCs/>
        </w:rPr>
        <w:t>Dimitris (Lenovo) provides r03</w:t>
      </w:r>
    </w:p>
    <w:p w14:paraId="26930E14" w14:textId="77777777" w:rsidR="0025690A" w:rsidRDefault="0025690A" w:rsidP="0025690A">
      <w:pPr>
        <w:pStyle w:val="FP"/>
        <w:keepNext/>
        <w:rPr>
          <w:i/>
          <w:iCs/>
        </w:rPr>
      </w:pPr>
      <w:r>
        <w:rPr>
          <w:i/>
          <w:iCs/>
        </w:rPr>
        <w:t>Yang (OPPO) asks to add a EN</w:t>
      </w:r>
    </w:p>
    <w:p w14:paraId="33C40568" w14:textId="77777777" w:rsidR="0025690A" w:rsidRDefault="0025690A" w:rsidP="0025690A">
      <w:pPr>
        <w:pStyle w:val="FP"/>
        <w:keepNext/>
        <w:rPr>
          <w:i/>
          <w:iCs/>
        </w:rPr>
      </w:pPr>
      <w:r>
        <w:rPr>
          <w:i/>
          <w:iCs/>
        </w:rPr>
        <w:t>Yang (OPPO) provides r04</w:t>
      </w:r>
    </w:p>
    <w:p w14:paraId="40223842" w14:textId="77777777" w:rsidR="0025690A" w:rsidRDefault="0025690A" w:rsidP="0025690A">
      <w:pPr>
        <w:pStyle w:val="FP"/>
        <w:keepNext/>
        <w:rPr>
          <w:i/>
          <w:iCs/>
        </w:rPr>
      </w:pPr>
      <w:r>
        <w:rPr>
          <w:i/>
          <w:iCs/>
        </w:rPr>
        <w:t>Dimitris (Lenovo) comments on r04</w:t>
      </w:r>
    </w:p>
    <w:p w14:paraId="39E0AE06" w14:textId="77777777" w:rsidR="0025690A" w:rsidRDefault="0025690A" w:rsidP="0025690A">
      <w:pPr>
        <w:pStyle w:val="FP"/>
        <w:keepNext/>
        <w:rPr>
          <w:i/>
          <w:iCs/>
        </w:rPr>
      </w:pPr>
      <w:r>
        <w:rPr>
          <w:i/>
          <w:iCs/>
        </w:rPr>
        <w:t>==== Revisions Deadline ====</w:t>
      </w:r>
    </w:p>
    <w:p w14:paraId="1A689226" w14:textId="77777777" w:rsidR="0025690A" w:rsidRDefault="0025690A" w:rsidP="0025690A">
      <w:pPr>
        <w:pStyle w:val="FP"/>
        <w:keepNext/>
        <w:rPr>
          <w:i/>
          <w:iCs/>
        </w:rPr>
      </w:pPr>
      <w:r>
        <w:rPr>
          <w:i/>
          <w:iCs/>
        </w:rPr>
        <w:t>Yang (OPPO) replies to Dimitris</w:t>
      </w:r>
    </w:p>
    <w:p w14:paraId="0E26BB1A" w14:textId="77777777" w:rsidR="0025690A" w:rsidRDefault="0025690A" w:rsidP="0025690A">
      <w:pPr>
        <w:pStyle w:val="FP"/>
        <w:keepNext/>
        <w:rPr>
          <w:i/>
          <w:iCs/>
        </w:rPr>
      </w:pPr>
      <w:r>
        <w:rPr>
          <w:i/>
          <w:iCs/>
        </w:rPr>
        <w:t>Dimitris (Lenovo) replies to Yang (Oppo) propose to proceed with r02 or r04 depending on the discussion</w:t>
      </w:r>
    </w:p>
    <w:p w14:paraId="0370A415" w14:textId="77777777" w:rsidR="0025690A" w:rsidRDefault="0025690A" w:rsidP="0025690A">
      <w:pPr>
        <w:pStyle w:val="FP"/>
        <w:keepNext/>
        <w:rPr>
          <w:i/>
          <w:iCs/>
        </w:rPr>
      </w:pPr>
      <w:r>
        <w:rPr>
          <w:i/>
          <w:iCs/>
        </w:rPr>
        <w:t>Yang (OPPO) responds to Dimitris (Lenovo) and prefer to go with r04 in this meeting.</w:t>
      </w:r>
    </w:p>
    <w:p w14:paraId="015FA410" w14:textId="77777777" w:rsidR="0025690A" w:rsidRDefault="0025690A" w:rsidP="0025690A">
      <w:pPr>
        <w:pStyle w:val="FP"/>
        <w:keepNext/>
        <w:rPr>
          <w:i/>
          <w:iCs/>
        </w:rPr>
      </w:pPr>
      <w:r>
        <w:rPr>
          <w:i/>
          <w:iCs/>
        </w:rPr>
        <w:t>Dieter (Deutsche Telekom) objects to all revisions that include CH and SNPN as out of scope - (CH and SNPN can still be removed and the a rev approved at CC#2 or 3) .</w:t>
      </w:r>
    </w:p>
    <w:p w14:paraId="3AFF8FD7" w14:textId="77777777" w:rsidR="0025690A" w:rsidRDefault="0025690A" w:rsidP="0025690A">
      <w:pPr>
        <w:pStyle w:val="FP"/>
        <w:keepNext/>
        <w:rPr>
          <w:i/>
          <w:iCs/>
        </w:rPr>
      </w:pPr>
      <w:r>
        <w:rPr>
          <w:i/>
          <w:iCs/>
        </w:rPr>
        <w:t>Dimitris (Lenovo) is OK to proceed with r04</w:t>
      </w:r>
    </w:p>
    <w:p w14:paraId="77381915" w14:textId="77777777" w:rsidR="0025690A" w:rsidRDefault="0025690A" w:rsidP="0025690A">
      <w:pPr>
        <w:pStyle w:val="FP"/>
        <w:keepNext/>
        <w:rPr>
          <w:i/>
          <w:iCs/>
        </w:rPr>
      </w:pPr>
      <w:r>
        <w:rPr>
          <w:i/>
          <w:iCs/>
        </w:rPr>
        <w:t>Dimitris (Lenovo) propose to discuss at CC#2/CC#3</w:t>
      </w:r>
    </w:p>
    <w:p w14:paraId="01877506" w14:textId="77777777" w:rsidR="0025690A" w:rsidRDefault="0025690A" w:rsidP="0025690A">
      <w:pPr>
        <w:pStyle w:val="FP"/>
        <w:keepNext/>
        <w:rPr>
          <w:i/>
          <w:iCs/>
        </w:rPr>
      </w:pPr>
      <w:r>
        <w:rPr>
          <w:i/>
          <w:iCs/>
        </w:rPr>
        <w:t>Proposes to agree r04 with following changes to address the concern from DT: 'remove any reference to SNPN and CH from the solution.'</w:t>
      </w:r>
    </w:p>
    <w:p w14:paraId="7499846A" w14:textId="77777777" w:rsidR="0025690A" w:rsidRDefault="0025690A" w:rsidP="0025690A">
      <w:pPr>
        <w:pStyle w:val="FP"/>
        <w:keepNext/>
        <w:rPr>
          <w:i/>
          <w:iCs/>
        </w:rPr>
      </w:pPr>
      <w:r>
        <w:rPr>
          <w:i/>
          <w:iCs/>
        </w:rPr>
        <w:t>Antoine (Orange) objects to r01, r02, r03 and r04 for the same reason as Dieter.</w:t>
      </w:r>
    </w:p>
    <w:p w14:paraId="405CBF0D" w14:textId="77777777" w:rsidR="0025690A" w:rsidRDefault="0025690A" w:rsidP="0025690A">
      <w:pPr>
        <w:pStyle w:val="FP"/>
        <w:keepNext/>
        <w:rPr>
          <w:i/>
          <w:iCs/>
        </w:rPr>
      </w:pPr>
      <w:r>
        <w:rPr>
          <w:i/>
          <w:iCs/>
        </w:rPr>
        <w:t>Dimitris (Lenovo) provides proposed r04 amendment in drafts folder for CC#3</w:t>
      </w:r>
    </w:p>
    <w:p w14:paraId="245DE369" w14:textId="249F78FD" w:rsidR="0025690A" w:rsidRDefault="0025690A" w:rsidP="0025690A">
      <w:pPr>
        <w:pStyle w:val="FP"/>
        <w:keepNext/>
        <w:rPr>
          <w:i/>
          <w:iCs/>
        </w:rPr>
      </w:pPr>
      <w:r>
        <w:rPr>
          <w:i/>
          <w:iCs/>
        </w:rPr>
        <w:t>==== Comments Deadline ====</w:t>
      </w:r>
    </w:p>
    <w:p w14:paraId="14F134F0" w14:textId="77777777" w:rsidR="0025690A" w:rsidRDefault="0025690A" w:rsidP="0025690A">
      <w:pPr>
        <w:pStyle w:val="FP"/>
        <w:keepNext/>
        <w:rPr>
          <w:i/>
          <w:iCs/>
        </w:rPr>
      </w:pPr>
    </w:p>
    <w:p w14:paraId="4434EC29" w14:textId="77777777" w:rsidR="0025690A" w:rsidRPr="00DA12F6" w:rsidRDefault="0025690A" w:rsidP="0025690A">
      <w:pPr>
        <w:keepNext/>
        <w:rPr>
          <w:rFonts w:cs="Arial"/>
          <w:b/>
        </w:rPr>
      </w:pPr>
      <w:r w:rsidRPr="00DA12F6">
        <w:rPr>
          <w:rFonts w:cs="Arial"/>
          <w:b/>
        </w:rPr>
        <w:t>Discussion and conclusion:</w:t>
      </w:r>
    </w:p>
    <w:p w14:paraId="2696B7FF" w14:textId="529080D3" w:rsidR="00301EB8" w:rsidRDefault="00301EB8" w:rsidP="00301EB8">
      <w:r>
        <w:t xml:space="preserve">Lenovo proposed r04 removing SNPN references. This was agreed and revised in </w:t>
      </w:r>
      <w:r w:rsidRPr="00301EB8">
        <w:rPr>
          <w:color w:val="0000FF"/>
        </w:rPr>
        <w:t>S2-2203609</w:t>
      </w:r>
      <w:r>
        <w:t xml:space="preserve">, which was </w:t>
      </w:r>
      <w:r w:rsidRPr="00C3284B">
        <w:rPr>
          <w:color w:val="FF0000"/>
          <w:lang w:eastAsia="en-US"/>
        </w:rPr>
        <w:t>approved</w:t>
      </w:r>
      <w:r>
        <w:t>.</w:t>
      </w:r>
    </w:p>
    <w:p w14:paraId="31120835" w14:textId="1BD1AE60" w:rsidR="00301EB8" w:rsidRDefault="00301EB8" w:rsidP="006E2D8E"/>
    <w:p w14:paraId="4D7D4C2F" w14:textId="767112CB" w:rsidR="00301EB8" w:rsidRDefault="00301EB8" w:rsidP="0025690A">
      <w:pPr>
        <w:keepNext/>
        <w:pBdr>
          <w:top w:val="single" w:sz="4" w:space="1" w:color="auto"/>
        </w:pBdr>
      </w:pPr>
      <w:r w:rsidRPr="0025690A">
        <w:rPr>
          <w:color w:val="0000FF"/>
        </w:rPr>
        <w:lastRenderedPageBreak/>
        <w:t>S2-2202454</w:t>
      </w:r>
      <w:r w:rsidR="0025690A">
        <w:t xml:space="preserve"> (P-CR) 23.700-85: Solution for KI#1; URSP provisioning when a UE is not served by its home operator. (Source: Nokia, Nokia Shanghai Bell)</w:t>
      </w:r>
    </w:p>
    <w:p w14:paraId="548B19EB" w14:textId="77777777" w:rsidR="0025690A" w:rsidRPr="00A54044" w:rsidRDefault="0025690A" w:rsidP="0025690A">
      <w:pPr>
        <w:pStyle w:val="FP"/>
        <w:keepNext/>
        <w:rPr>
          <w:b/>
          <w:bCs/>
          <w:i/>
          <w:iCs/>
          <w:lang w:eastAsia="en-US"/>
        </w:rPr>
      </w:pPr>
      <w:r w:rsidRPr="00A54044">
        <w:rPr>
          <w:b/>
          <w:bCs/>
          <w:i/>
          <w:iCs/>
          <w:lang w:eastAsia="en-US"/>
        </w:rPr>
        <w:t>e-mail comments:</w:t>
      </w:r>
    </w:p>
    <w:p w14:paraId="65DB4EC4" w14:textId="77777777" w:rsidR="0025690A" w:rsidRDefault="0025690A" w:rsidP="0025690A">
      <w:pPr>
        <w:pStyle w:val="FP"/>
        <w:keepNext/>
        <w:rPr>
          <w:i/>
          <w:iCs/>
        </w:rPr>
      </w:pPr>
      <w:r>
        <w:rPr>
          <w:i/>
          <w:iCs/>
        </w:rPr>
        <w:t>Dimitris (Lenovo) proposes to merge to S2-2202469</w:t>
      </w:r>
    </w:p>
    <w:p w14:paraId="5319F9BA" w14:textId="77777777" w:rsidR="0025690A" w:rsidRDefault="0025690A" w:rsidP="0025690A">
      <w:pPr>
        <w:pStyle w:val="FP"/>
        <w:keepNext/>
        <w:rPr>
          <w:i/>
          <w:iCs/>
        </w:rPr>
      </w:pPr>
      <w:r>
        <w:rPr>
          <w:i/>
          <w:iCs/>
        </w:rPr>
        <w:t>Yang (OPPO) comments</w:t>
      </w:r>
    </w:p>
    <w:p w14:paraId="371BA961" w14:textId="77777777" w:rsidR="0025690A" w:rsidRDefault="0025690A" w:rsidP="0025690A">
      <w:pPr>
        <w:pStyle w:val="FP"/>
        <w:keepNext/>
        <w:rPr>
          <w:i/>
          <w:iCs/>
        </w:rPr>
      </w:pPr>
      <w:r>
        <w:rPr>
          <w:i/>
          <w:iCs/>
        </w:rPr>
        <w:t>Pallab (Nokia) responds to Dimitris (Lenovo)</w:t>
      </w:r>
    </w:p>
    <w:p w14:paraId="49EFB2EF" w14:textId="77777777" w:rsidR="0025690A" w:rsidRDefault="0025690A" w:rsidP="0025690A">
      <w:pPr>
        <w:pStyle w:val="FP"/>
        <w:keepNext/>
        <w:rPr>
          <w:i/>
          <w:iCs/>
        </w:rPr>
      </w:pPr>
      <w:r>
        <w:rPr>
          <w:i/>
          <w:iCs/>
        </w:rPr>
        <w:t>Belen (Ericsson) provides comments</w:t>
      </w:r>
    </w:p>
    <w:p w14:paraId="0442CB3D" w14:textId="77777777" w:rsidR="0025690A" w:rsidRDefault="0025690A" w:rsidP="0025690A">
      <w:pPr>
        <w:pStyle w:val="FP"/>
        <w:keepNext/>
        <w:rPr>
          <w:i/>
          <w:iCs/>
        </w:rPr>
      </w:pPr>
      <w:proofErr w:type="spellStart"/>
      <w:r>
        <w:rPr>
          <w:i/>
          <w:iCs/>
        </w:rPr>
        <w:t>Changhong</w:t>
      </w:r>
      <w:proofErr w:type="spellEnd"/>
      <w:r>
        <w:rPr>
          <w:i/>
          <w:iCs/>
        </w:rPr>
        <w:t xml:space="preserve"> (Intel) comments and propose not to merge this solution and keep it as standalone.</w:t>
      </w:r>
    </w:p>
    <w:p w14:paraId="6684F327" w14:textId="77777777" w:rsidR="0025690A" w:rsidRDefault="0025690A" w:rsidP="0025690A">
      <w:pPr>
        <w:pStyle w:val="FP"/>
        <w:keepNext/>
        <w:rPr>
          <w:i/>
          <w:iCs/>
        </w:rPr>
      </w:pPr>
      <w:r>
        <w:rPr>
          <w:i/>
          <w:iCs/>
        </w:rPr>
        <w:t>Pallab (Nokia) responds Belen (Ericsson)</w:t>
      </w:r>
    </w:p>
    <w:p w14:paraId="2ABA0BA4" w14:textId="77777777" w:rsidR="0025690A" w:rsidRDefault="0025690A" w:rsidP="0025690A">
      <w:pPr>
        <w:pStyle w:val="FP"/>
        <w:keepNext/>
        <w:rPr>
          <w:i/>
          <w:iCs/>
        </w:rPr>
      </w:pPr>
      <w:r>
        <w:rPr>
          <w:i/>
          <w:iCs/>
        </w:rPr>
        <w:t>Belen (Ericsson) provides comments.</w:t>
      </w:r>
    </w:p>
    <w:p w14:paraId="1E7474CF" w14:textId="77777777" w:rsidR="0025690A" w:rsidRDefault="0025690A" w:rsidP="0025690A">
      <w:pPr>
        <w:pStyle w:val="FP"/>
        <w:keepNext/>
        <w:rPr>
          <w:i/>
          <w:iCs/>
        </w:rPr>
      </w:pPr>
      <w:r>
        <w:rPr>
          <w:i/>
          <w:iCs/>
        </w:rPr>
        <w:t>Dimitris (Lenovo) comments</w:t>
      </w:r>
    </w:p>
    <w:p w14:paraId="6723A23E" w14:textId="77777777" w:rsidR="0025690A" w:rsidRDefault="0025690A" w:rsidP="0025690A">
      <w:pPr>
        <w:pStyle w:val="FP"/>
        <w:keepNext/>
        <w:rPr>
          <w:i/>
          <w:iCs/>
        </w:rPr>
      </w:pPr>
      <w:proofErr w:type="spellStart"/>
      <w:r>
        <w:rPr>
          <w:i/>
          <w:iCs/>
        </w:rPr>
        <w:t>Changhong</w:t>
      </w:r>
      <w:proofErr w:type="spellEnd"/>
      <w:r>
        <w:rPr>
          <w:i/>
          <w:iCs/>
        </w:rPr>
        <w:t xml:space="preserve"> (Intel) replies to DK.</w:t>
      </w:r>
    </w:p>
    <w:p w14:paraId="63BE7FB2" w14:textId="77777777" w:rsidR="0025690A" w:rsidRDefault="0025690A" w:rsidP="0025690A">
      <w:pPr>
        <w:pStyle w:val="FP"/>
        <w:keepNext/>
        <w:rPr>
          <w:i/>
          <w:iCs/>
        </w:rPr>
      </w:pPr>
      <w:r>
        <w:rPr>
          <w:i/>
          <w:iCs/>
        </w:rPr>
        <w:t>Yang (OPPO) shares the similar comment as Intel</w:t>
      </w:r>
    </w:p>
    <w:p w14:paraId="68D0DDC3" w14:textId="77777777" w:rsidR="0025690A" w:rsidRDefault="0025690A" w:rsidP="0025690A">
      <w:pPr>
        <w:pStyle w:val="FP"/>
        <w:keepNext/>
        <w:rPr>
          <w:i/>
          <w:iCs/>
        </w:rPr>
      </w:pPr>
      <w:r>
        <w:rPr>
          <w:i/>
          <w:iCs/>
        </w:rPr>
        <w:t>Pallab (Nokia) responds to Oppo, Intel, Ericsson, Lenovo and provided r01. Proposes no to merge with S2-2202469</w:t>
      </w:r>
    </w:p>
    <w:p w14:paraId="1CA07899" w14:textId="77777777" w:rsidR="0025690A" w:rsidRDefault="0025690A" w:rsidP="0025690A">
      <w:pPr>
        <w:pStyle w:val="FP"/>
        <w:keepNext/>
        <w:rPr>
          <w:i/>
          <w:iCs/>
        </w:rPr>
      </w:pPr>
      <w:r>
        <w:rPr>
          <w:i/>
          <w:iCs/>
        </w:rPr>
        <w:t>Pallab (Nokia) responds to Jicheol (Samsung)</w:t>
      </w:r>
    </w:p>
    <w:p w14:paraId="3D5710C8" w14:textId="77777777" w:rsidR="0025690A" w:rsidRDefault="0025690A" w:rsidP="0025690A">
      <w:pPr>
        <w:pStyle w:val="FP"/>
        <w:keepNext/>
        <w:rPr>
          <w:i/>
          <w:iCs/>
        </w:rPr>
      </w:pPr>
      <w:r>
        <w:rPr>
          <w:i/>
          <w:iCs/>
        </w:rPr>
        <w:t>Jicheol (Samsung) ask a question.</w:t>
      </w:r>
    </w:p>
    <w:p w14:paraId="3689C25A" w14:textId="77777777" w:rsidR="0025690A" w:rsidRDefault="0025690A" w:rsidP="0025690A">
      <w:pPr>
        <w:pStyle w:val="FP"/>
        <w:keepNext/>
        <w:rPr>
          <w:i/>
          <w:iCs/>
        </w:rPr>
      </w:pPr>
      <w:r>
        <w:rPr>
          <w:i/>
          <w:iCs/>
        </w:rPr>
        <w:t>Jicheol (Samsung) comments.</w:t>
      </w:r>
    </w:p>
    <w:p w14:paraId="1DE5EB75" w14:textId="77777777" w:rsidR="0025690A" w:rsidRDefault="0025690A" w:rsidP="0025690A">
      <w:pPr>
        <w:pStyle w:val="FP"/>
        <w:keepNext/>
        <w:rPr>
          <w:i/>
          <w:iCs/>
        </w:rPr>
      </w:pPr>
      <w:r>
        <w:rPr>
          <w:i/>
          <w:iCs/>
        </w:rPr>
        <w:t>Pallab (Nokia) responds to Jicheol (Samsung) and provides r02</w:t>
      </w:r>
    </w:p>
    <w:p w14:paraId="0055F0F4" w14:textId="77777777" w:rsidR="0025690A" w:rsidRDefault="0025690A" w:rsidP="0025690A">
      <w:pPr>
        <w:pStyle w:val="FP"/>
        <w:keepNext/>
        <w:rPr>
          <w:i/>
          <w:iCs/>
        </w:rPr>
      </w:pPr>
      <w:r>
        <w:rPr>
          <w:i/>
          <w:iCs/>
        </w:rPr>
        <w:t>==== Revisions Deadline ====</w:t>
      </w:r>
    </w:p>
    <w:p w14:paraId="62BB5B76" w14:textId="77777777" w:rsidR="0025690A" w:rsidRDefault="0025690A" w:rsidP="0025690A">
      <w:pPr>
        <w:pStyle w:val="FP"/>
        <w:keepNext/>
        <w:rPr>
          <w:i/>
          <w:iCs/>
        </w:rPr>
      </w:pPr>
      <w:r>
        <w:rPr>
          <w:i/>
          <w:iCs/>
        </w:rPr>
        <w:t>Dieter (Deutsche Telekom) objects to all revisions that include CH and SNPN as out of scope - (CH and SNPN can still be removed and the a rev approved at CC#2 or 3) .</w:t>
      </w:r>
    </w:p>
    <w:p w14:paraId="3D5942A7" w14:textId="77777777" w:rsidR="0025690A" w:rsidRDefault="0025690A" w:rsidP="0025690A">
      <w:pPr>
        <w:pStyle w:val="FP"/>
        <w:keepNext/>
        <w:rPr>
          <w:i/>
          <w:iCs/>
        </w:rPr>
      </w:pPr>
      <w:r>
        <w:rPr>
          <w:i/>
          <w:iCs/>
        </w:rPr>
        <w:t>Pallab (Nokia) requests to discuss this at CC#2.</w:t>
      </w:r>
    </w:p>
    <w:p w14:paraId="2B99B8A8" w14:textId="77777777" w:rsidR="0025690A" w:rsidRDefault="0025690A" w:rsidP="0025690A">
      <w:pPr>
        <w:pStyle w:val="FP"/>
        <w:keepNext/>
        <w:rPr>
          <w:i/>
          <w:iCs/>
        </w:rPr>
      </w:pPr>
      <w:r>
        <w:rPr>
          <w:i/>
          <w:iCs/>
        </w:rPr>
        <w:t>Proposes to agree r02 with following changes to address the concern from DT: 'remove any reference to SNPN and CH from the solution.'</w:t>
      </w:r>
    </w:p>
    <w:p w14:paraId="188C5AD0" w14:textId="77777777" w:rsidR="0025690A" w:rsidRDefault="0025690A" w:rsidP="0025690A">
      <w:pPr>
        <w:pStyle w:val="FP"/>
        <w:keepNext/>
        <w:rPr>
          <w:i/>
          <w:iCs/>
        </w:rPr>
      </w:pPr>
      <w:r>
        <w:rPr>
          <w:i/>
          <w:iCs/>
        </w:rPr>
        <w:t>Antoine (Orange) objects to r00, r01 and r02. r03 does not seem to qualify as a simple change that can be approved during the CC.</w:t>
      </w:r>
    </w:p>
    <w:p w14:paraId="5E45DD9C" w14:textId="77777777" w:rsidR="0025690A" w:rsidRDefault="0025690A" w:rsidP="0025690A">
      <w:pPr>
        <w:pStyle w:val="FP"/>
        <w:keepNext/>
        <w:rPr>
          <w:i/>
          <w:iCs/>
        </w:rPr>
      </w:pPr>
      <w:r>
        <w:rPr>
          <w:i/>
          <w:iCs/>
        </w:rPr>
        <w:t>Pallab (Nokia) responds to Antoine (Orange) and highlights that if concerns related to SNPN+CH were raised before revision deadline a revision could have been provided.</w:t>
      </w:r>
    </w:p>
    <w:p w14:paraId="583038FD" w14:textId="77777777" w:rsidR="0025690A" w:rsidRDefault="0025690A" w:rsidP="0025690A">
      <w:pPr>
        <w:pStyle w:val="FP"/>
        <w:keepNext/>
        <w:rPr>
          <w:i/>
          <w:iCs/>
        </w:rPr>
      </w:pPr>
      <w:r>
        <w:rPr>
          <w:i/>
          <w:iCs/>
        </w:rPr>
        <w:t>Also, the changes proposed are simple, 'remove SNPN and CH references from the solution and impacts'.</w:t>
      </w:r>
    </w:p>
    <w:p w14:paraId="5EACE93C" w14:textId="77777777" w:rsidR="0025690A" w:rsidRDefault="0025690A" w:rsidP="0025690A">
      <w:pPr>
        <w:pStyle w:val="FP"/>
        <w:keepNext/>
        <w:rPr>
          <w:i/>
          <w:iCs/>
        </w:rPr>
      </w:pPr>
      <w:r>
        <w:rPr>
          <w:i/>
          <w:iCs/>
        </w:rPr>
        <w:t>Antoine (Orange): This contribution should not have been submitted with text assuming that SNPN+CH is roaming. This has been written in the spec and should not have to be repeated at every meeting.</w:t>
      </w:r>
    </w:p>
    <w:p w14:paraId="5A20FBBE" w14:textId="04C64AE4" w:rsidR="0025690A" w:rsidRDefault="0025690A" w:rsidP="0025690A">
      <w:pPr>
        <w:pStyle w:val="FP"/>
        <w:keepNext/>
        <w:rPr>
          <w:i/>
          <w:iCs/>
        </w:rPr>
      </w:pPr>
      <w:r>
        <w:rPr>
          <w:i/>
          <w:iCs/>
        </w:rPr>
        <w:t>==== Comments Deadline ====</w:t>
      </w:r>
    </w:p>
    <w:p w14:paraId="4633BFDB" w14:textId="77777777" w:rsidR="0025690A" w:rsidRDefault="0025690A" w:rsidP="0025690A">
      <w:pPr>
        <w:pStyle w:val="FP"/>
        <w:keepNext/>
        <w:rPr>
          <w:i/>
          <w:iCs/>
        </w:rPr>
      </w:pPr>
    </w:p>
    <w:p w14:paraId="36767AC0" w14:textId="77777777" w:rsidR="0025690A" w:rsidRPr="00DA12F6" w:rsidRDefault="0025690A" w:rsidP="0025690A">
      <w:pPr>
        <w:keepNext/>
        <w:rPr>
          <w:rFonts w:cs="Arial"/>
          <w:b/>
        </w:rPr>
      </w:pPr>
      <w:r w:rsidRPr="00DA12F6">
        <w:rPr>
          <w:rFonts w:cs="Arial"/>
          <w:b/>
        </w:rPr>
        <w:t>Discussion and conclusion:</w:t>
      </w:r>
    </w:p>
    <w:p w14:paraId="561B5989" w14:textId="3774CFA3" w:rsidR="00301EB8" w:rsidRDefault="00301EB8" w:rsidP="006E2D8E">
      <w:r>
        <w:t xml:space="preserve">Deutsche Telekom proposed r02 removing SNPN and CH references. This was agreed and revised in </w:t>
      </w:r>
      <w:r w:rsidRPr="00301EB8">
        <w:rPr>
          <w:color w:val="0000FF"/>
        </w:rPr>
        <w:t>S2-22036</w:t>
      </w:r>
      <w:r>
        <w:rPr>
          <w:color w:val="0000FF"/>
        </w:rPr>
        <w:t>10</w:t>
      </w:r>
      <w:r>
        <w:t xml:space="preserve">, which was </w:t>
      </w:r>
      <w:r w:rsidRPr="00C3284B">
        <w:rPr>
          <w:color w:val="FF0000"/>
          <w:lang w:eastAsia="en-US"/>
        </w:rPr>
        <w:t>approved</w:t>
      </w:r>
      <w:r>
        <w:t>.</w:t>
      </w:r>
    </w:p>
    <w:p w14:paraId="757EE1F6" w14:textId="49D07FF7" w:rsidR="006E2D8E" w:rsidRDefault="006E2D8E" w:rsidP="006E2D8E"/>
    <w:p w14:paraId="30568079" w14:textId="5CA58DAE" w:rsidR="00E60E4D" w:rsidRDefault="00E60E4D" w:rsidP="0025690A">
      <w:pPr>
        <w:keepNext/>
        <w:pBdr>
          <w:top w:val="single" w:sz="4" w:space="1" w:color="auto"/>
        </w:pBdr>
      </w:pPr>
      <w:r w:rsidRPr="0025690A">
        <w:rPr>
          <w:color w:val="0000FF"/>
        </w:rPr>
        <w:lastRenderedPageBreak/>
        <w:t>S2-2202820</w:t>
      </w:r>
      <w:r w:rsidR="0025690A">
        <w:t xml:space="preserve"> (P-CR) 23.700-41: Solution for KI#3; configuring the UE with per network slice preferred PLMNs. (Source: Nokia, Nokia Shanghai Bell)</w:t>
      </w:r>
    </w:p>
    <w:p w14:paraId="78807F5C" w14:textId="77777777" w:rsidR="0025690A" w:rsidRPr="00A54044" w:rsidRDefault="0025690A" w:rsidP="0025690A">
      <w:pPr>
        <w:pStyle w:val="FP"/>
        <w:keepNext/>
        <w:rPr>
          <w:b/>
          <w:bCs/>
          <w:i/>
          <w:iCs/>
          <w:lang w:eastAsia="en-US"/>
        </w:rPr>
      </w:pPr>
      <w:r w:rsidRPr="00A54044">
        <w:rPr>
          <w:b/>
          <w:bCs/>
          <w:i/>
          <w:iCs/>
          <w:lang w:eastAsia="en-US"/>
        </w:rPr>
        <w:t>e-mail comments:</w:t>
      </w:r>
    </w:p>
    <w:p w14:paraId="5C668F35" w14:textId="77777777" w:rsidR="0025690A" w:rsidRDefault="0025690A" w:rsidP="0025690A">
      <w:pPr>
        <w:pStyle w:val="FP"/>
        <w:keepNext/>
        <w:rPr>
          <w:i/>
          <w:iCs/>
        </w:rPr>
      </w:pPr>
      <w:r>
        <w:rPr>
          <w:i/>
          <w:iCs/>
        </w:rPr>
        <w:t>George Foti (Ericsson) provides comments</w:t>
      </w:r>
    </w:p>
    <w:p w14:paraId="7C6C354D" w14:textId="77777777" w:rsidR="0025690A" w:rsidRDefault="0025690A" w:rsidP="0025690A">
      <w:pPr>
        <w:pStyle w:val="FP"/>
        <w:keepNext/>
        <w:rPr>
          <w:i/>
          <w:iCs/>
        </w:rPr>
      </w:pPr>
      <w:r>
        <w:rPr>
          <w:i/>
          <w:iCs/>
        </w:rPr>
        <w:t>Myungjune (LGE) asks question for clarification.</w:t>
      </w:r>
    </w:p>
    <w:p w14:paraId="36F7CA71" w14:textId="77777777" w:rsidR="0025690A" w:rsidRDefault="0025690A" w:rsidP="0025690A">
      <w:pPr>
        <w:pStyle w:val="FP"/>
        <w:keepNext/>
        <w:rPr>
          <w:i/>
          <w:iCs/>
        </w:rPr>
      </w:pPr>
      <w:r>
        <w:rPr>
          <w:i/>
          <w:iCs/>
        </w:rPr>
        <w:t>Alessio(</w:t>
      </w:r>
      <w:proofErr w:type="spellStart"/>
      <w:r>
        <w:rPr>
          <w:i/>
          <w:iCs/>
        </w:rPr>
        <w:t>nokia</w:t>
      </w:r>
      <w:proofErr w:type="spellEnd"/>
      <w:r>
        <w:rPr>
          <w:i/>
          <w:iCs/>
        </w:rPr>
        <w:t>) replies and provides r01 aligning to the existing TR skeleton and Solutions description format and also take comments into account</w:t>
      </w:r>
    </w:p>
    <w:p w14:paraId="5218E2EC" w14:textId="77777777" w:rsidR="0025690A" w:rsidRDefault="0025690A" w:rsidP="0025690A">
      <w:pPr>
        <w:pStyle w:val="FP"/>
        <w:keepNext/>
        <w:rPr>
          <w:i/>
          <w:iCs/>
        </w:rPr>
      </w:pPr>
      <w:r>
        <w:rPr>
          <w:i/>
          <w:iCs/>
        </w:rPr>
        <w:t>Genadi (Lenovo) seeks clarification for the 'weight' in the table.</w:t>
      </w:r>
    </w:p>
    <w:p w14:paraId="176AB81C" w14:textId="77777777" w:rsidR="0025690A" w:rsidRDefault="0025690A" w:rsidP="0025690A">
      <w:pPr>
        <w:pStyle w:val="FP"/>
        <w:keepNext/>
        <w:rPr>
          <w:i/>
          <w:iCs/>
        </w:rPr>
      </w:pPr>
      <w:r>
        <w:rPr>
          <w:i/>
          <w:iCs/>
        </w:rPr>
        <w:t xml:space="preserve">Kundan(NEC) proposes to note the paper as many steps </w:t>
      </w:r>
      <w:proofErr w:type="spellStart"/>
      <w:r>
        <w:rPr>
          <w:i/>
          <w:iCs/>
        </w:rPr>
        <w:t>can not</w:t>
      </w:r>
      <w:proofErr w:type="spellEnd"/>
      <w:r>
        <w:rPr>
          <w:i/>
          <w:iCs/>
        </w:rPr>
        <w:t xml:space="preserve"> be implementable and ambiguous.</w:t>
      </w:r>
    </w:p>
    <w:p w14:paraId="6922815E" w14:textId="77777777" w:rsidR="0025690A" w:rsidRDefault="0025690A" w:rsidP="0025690A">
      <w:pPr>
        <w:pStyle w:val="FP"/>
        <w:keepNext/>
        <w:rPr>
          <w:i/>
          <w:iCs/>
        </w:rPr>
      </w:pPr>
      <w:r>
        <w:rPr>
          <w:i/>
          <w:iCs/>
        </w:rPr>
        <w:t>Genadi (Lenovo) proposes r02 as a merger with S2-2202819.</w:t>
      </w:r>
    </w:p>
    <w:p w14:paraId="5A98806E" w14:textId="77777777" w:rsidR="0025690A" w:rsidRDefault="0025690A" w:rsidP="0025690A">
      <w:pPr>
        <w:pStyle w:val="FP"/>
        <w:keepNext/>
        <w:rPr>
          <w:i/>
          <w:iCs/>
        </w:rPr>
      </w:pPr>
      <w:r>
        <w:rPr>
          <w:i/>
          <w:iCs/>
        </w:rPr>
        <w:t>Alessio(</w:t>
      </w:r>
      <w:proofErr w:type="spellStart"/>
      <w:r>
        <w:rPr>
          <w:i/>
          <w:iCs/>
        </w:rPr>
        <w:t>nokia</w:t>
      </w:r>
      <w:proofErr w:type="spellEnd"/>
      <w:r>
        <w:rPr>
          <w:i/>
          <w:iCs/>
        </w:rPr>
        <w:t xml:space="preserve">) points out </w:t>
      </w:r>
      <w:proofErr w:type="spellStart"/>
      <w:r>
        <w:rPr>
          <w:i/>
          <w:iCs/>
        </w:rPr>
        <w:t>SoR</w:t>
      </w:r>
      <w:proofErr w:type="spellEnd"/>
      <w:r>
        <w:rPr>
          <w:i/>
          <w:iCs/>
        </w:rPr>
        <w:t xml:space="preserve"> uses a transparent container so NEC comment is invalid. the procedure indeed will be updated to include the new info in the transparent container obviously </w:t>
      </w:r>
      <w:r>
        <w:rPr>
          <w:rFonts w:ascii="Segoe UI Emoji" w:hAnsi="Segoe UI Emoji" w:cs="Segoe UI Emoji"/>
          <w:i/>
          <w:iCs/>
        </w:rPr>
        <w:t>😊</w:t>
      </w:r>
      <w:r>
        <w:rPr>
          <w:i/>
          <w:iCs/>
        </w:rPr>
        <w:t>.</w:t>
      </w:r>
    </w:p>
    <w:p w14:paraId="0B70DFD3" w14:textId="77777777" w:rsidR="0025690A" w:rsidRDefault="0025690A" w:rsidP="0025690A">
      <w:pPr>
        <w:pStyle w:val="FP"/>
        <w:keepNext/>
        <w:rPr>
          <w:i/>
          <w:iCs/>
        </w:rPr>
      </w:pPr>
      <w:r>
        <w:rPr>
          <w:i/>
          <w:iCs/>
        </w:rPr>
        <w:t>Genadi (Lenovo) proposes r03</w:t>
      </w:r>
    </w:p>
    <w:p w14:paraId="3F9C8488" w14:textId="77777777" w:rsidR="0025690A" w:rsidRDefault="0025690A" w:rsidP="0025690A">
      <w:pPr>
        <w:pStyle w:val="FP"/>
        <w:keepNext/>
        <w:rPr>
          <w:i/>
          <w:iCs/>
        </w:rPr>
      </w:pPr>
      <w:r>
        <w:rPr>
          <w:i/>
          <w:iCs/>
        </w:rPr>
        <w:t>==== Revisions Deadline ====</w:t>
      </w:r>
    </w:p>
    <w:p w14:paraId="5F92FD72" w14:textId="77777777" w:rsidR="0025690A" w:rsidRDefault="0025690A" w:rsidP="0025690A">
      <w:pPr>
        <w:pStyle w:val="FP"/>
        <w:keepNext/>
        <w:rPr>
          <w:i/>
          <w:iCs/>
        </w:rPr>
      </w:pPr>
      <w:r>
        <w:rPr>
          <w:i/>
          <w:iCs/>
        </w:rPr>
        <w:t>George (Ericsson) can accept r01.</w:t>
      </w:r>
    </w:p>
    <w:p w14:paraId="7B755283" w14:textId="77777777" w:rsidR="0025690A" w:rsidRDefault="0025690A" w:rsidP="0025690A">
      <w:pPr>
        <w:pStyle w:val="FP"/>
        <w:keepNext/>
        <w:rPr>
          <w:i/>
          <w:iCs/>
        </w:rPr>
      </w:pPr>
      <w:r>
        <w:rPr>
          <w:i/>
          <w:iCs/>
        </w:rPr>
        <w:t>Genadi (Lenovo) is fine with r03. We cannot agree r01 as it is missing the concept from the merged S2-2202819 where the UE can also internally determine the preferred S-NSSAIs. To correct the notes: r03 was provided by Alessio (Nokia); Genadi provided r02.</w:t>
      </w:r>
    </w:p>
    <w:p w14:paraId="65F14CE9" w14:textId="77777777" w:rsidR="0025690A" w:rsidRDefault="0025690A" w:rsidP="0025690A">
      <w:pPr>
        <w:pStyle w:val="FP"/>
        <w:keepNext/>
        <w:rPr>
          <w:i/>
          <w:iCs/>
        </w:rPr>
      </w:pPr>
      <w:r>
        <w:rPr>
          <w:i/>
          <w:iCs/>
        </w:rPr>
        <w:t>Tao(VC) check whether we can go with r03</w:t>
      </w:r>
    </w:p>
    <w:p w14:paraId="794162C3" w14:textId="77777777" w:rsidR="0025690A" w:rsidRDefault="0025690A" w:rsidP="0025690A">
      <w:pPr>
        <w:pStyle w:val="FP"/>
        <w:keepNext/>
        <w:rPr>
          <w:i/>
          <w:iCs/>
        </w:rPr>
      </w:pPr>
      <w:proofErr w:type="spellStart"/>
      <w:r>
        <w:rPr>
          <w:i/>
          <w:iCs/>
        </w:rPr>
        <w:t>alessio</w:t>
      </w:r>
      <w:proofErr w:type="spellEnd"/>
      <w:r>
        <w:rPr>
          <w:i/>
          <w:iCs/>
        </w:rPr>
        <w:t xml:space="preserve"> is ok with r03 and r01</w:t>
      </w:r>
    </w:p>
    <w:p w14:paraId="56431677" w14:textId="77777777" w:rsidR="0025690A" w:rsidRDefault="0025690A" w:rsidP="0025690A">
      <w:pPr>
        <w:pStyle w:val="FP"/>
        <w:keepNext/>
        <w:rPr>
          <w:i/>
          <w:iCs/>
        </w:rPr>
      </w:pPr>
      <w:r>
        <w:rPr>
          <w:i/>
          <w:iCs/>
        </w:rPr>
        <w:t>Kundan(NEC) is not fine with original version and any revisions. reasons are same as explained in my previous mail.</w:t>
      </w:r>
    </w:p>
    <w:p w14:paraId="06A22F80" w14:textId="77777777" w:rsidR="0025690A" w:rsidRDefault="0025690A" w:rsidP="0025690A">
      <w:pPr>
        <w:pStyle w:val="FP"/>
        <w:keepNext/>
        <w:rPr>
          <w:i/>
          <w:iCs/>
        </w:rPr>
      </w:pPr>
      <w:proofErr w:type="spellStart"/>
      <w:r>
        <w:rPr>
          <w:i/>
          <w:iCs/>
        </w:rPr>
        <w:t>alessio</w:t>
      </w:r>
      <w:proofErr w:type="spellEnd"/>
      <w:r>
        <w:rPr>
          <w:i/>
          <w:iCs/>
        </w:rPr>
        <w:t>(</w:t>
      </w:r>
      <w:proofErr w:type="spellStart"/>
      <w:r>
        <w:rPr>
          <w:i/>
          <w:iCs/>
        </w:rPr>
        <w:t>nokia</w:t>
      </w:r>
      <w:proofErr w:type="spellEnd"/>
      <w:r>
        <w:rPr>
          <w:i/>
          <w:iCs/>
        </w:rPr>
        <w:t>) claims NEC is taking the PCR ransom to get theirs approved. Asks if NEC will let this approved if we let thought theirs (which is not descending into ridicule)</w:t>
      </w:r>
    </w:p>
    <w:p w14:paraId="3533E11D" w14:textId="77777777" w:rsidR="0025690A" w:rsidRDefault="0025690A" w:rsidP="0025690A">
      <w:pPr>
        <w:pStyle w:val="FP"/>
        <w:keepNext/>
        <w:rPr>
          <w:i/>
          <w:iCs/>
        </w:rPr>
      </w:pPr>
      <w:r>
        <w:rPr>
          <w:i/>
          <w:iCs/>
        </w:rPr>
        <w:t>Alessio(Nokia) proposes to go to CC#2/3 to verify the issue.</w:t>
      </w:r>
    </w:p>
    <w:p w14:paraId="3D7AED46" w14:textId="77777777" w:rsidR="0025690A" w:rsidRDefault="0025690A" w:rsidP="0025690A">
      <w:pPr>
        <w:pStyle w:val="FP"/>
        <w:keepNext/>
        <w:rPr>
          <w:i/>
          <w:iCs/>
        </w:rPr>
      </w:pPr>
      <w:r>
        <w:rPr>
          <w:i/>
          <w:iCs/>
        </w:rPr>
        <w:t>NEC(Kundan) disagrees with Alessio (Nokia) observations. We are not fine with the Nokia proposed approach basically this is his approach of working. we already provided our technical comments to his paper.</w:t>
      </w:r>
    </w:p>
    <w:p w14:paraId="079B470B" w14:textId="77777777" w:rsidR="0025690A" w:rsidRDefault="0025690A" w:rsidP="0025690A">
      <w:pPr>
        <w:pStyle w:val="FP"/>
        <w:keepNext/>
        <w:rPr>
          <w:i/>
          <w:iCs/>
        </w:rPr>
      </w:pPr>
      <w:r>
        <w:rPr>
          <w:i/>
          <w:iCs/>
        </w:rPr>
        <w:t>Alessio(Nokia) asks the P-CR to be approved at CC#3 as NEC concern is based on our comments on their CR 'You keep changing your goal post. I clarified each and every comments. When you didn't find any further issue you are raising questions which are part of the evaluation.'</w:t>
      </w:r>
    </w:p>
    <w:p w14:paraId="74A2F2D7" w14:textId="236B83F4" w:rsidR="0025690A" w:rsidRDefault="0025690A" w:rsidP="0025690A">
      <w:pPr>
        <w:pStyle w:val="FP"/>
        <w:keepNext/>
        <w:rPr>
          <w:i/>
          <w:iCs/>
        </w:rPr>
      </w:pPr>
      <w:r>
        <w:rPr>
          <w:i/>
          <w:iCs/>
        </w:rPr>
        <w:t>==== Comments Deadline ====</w:t>
      </w:r>
    </w:p>
    <w:p w14:paraId="6EB1EEE5" w14:textId="77777777" w:rsidR="0025690A" w:rsidRDefault="0025690A" w:rsidP="0025690A">
      <w:pPr>
        <w:pStyle w:val="FP"/>
        <w:keepNext/>
        <w:rPr>
          <w:i/>
          <w:iCs/>
        </w:rPr>
      </w:pPr>
    </w:p>
    <w:p w14:paraId="06B00030" w14:textId="29F4879B" w:rsidR="006E2D8E" w:rsidRDefault="00E60E4D" w:rsidP="008261F1">
      <w:pPr>
        <w:tabs>
          <w:tab w:val="clear" w:pos="567"/>
          <w:tab w:val="clear" w:pos="851"/>
          <w:tab w:val="clear" w:pos="1134"/>
          <w:tab w:val="clear" w:pos="1418"/>
          <w:tab w:val="clear" w:pos="1701"/>
          <w:tab w:val="left" w:pos="2835"/>
        </w:tabs>
      </w:pPr>
      <w:r>
        <w:t xml:space="preserve">Nokia asked whether r03 could be reconsidered. NEC reported that they still had issues with this. This remained </w:t>
      </w:r>
      <w:r w:rsidR="00CF1208" w:rsidRPr="00C3284B">
        <w:rPr>
          <w:color w:val="0000FF"/>
        </w:rPr>
        <w:t>noted</w:t>
      </w:r>
      <w:r>
        <w:t>.</w:t>
      </w:r>
    </w:p>
    <w:p w14:paraId="7EB6F7DA" w14:textId="332F9D7C" w:rsidR="006E2D8E" w:rsidRDefault="006E2D8E" w:rsidP="006E2D8E"/>
    <w:p w14:paraId="2A3B8C7B" w14:textId="7CFA27BD" w:rsidR="006E2D8E" w:rsidRDefault="00E60E4D" w:rsidP="00E60E4D">
      <w:pPr>
        <w:pStyle w:val="Heading1"/>
      </w:pPr>
      <w:r>
        <w:t>2</w:t>
      </w:r>
      <w:r>
        <w:tab/>
        <w:t>AOB</w:t>
      </w:r>
    </w:p>
    <w:p w14:paraId="306BA2D6" w14:textId="33E2BDDE" w:rsidR="00E60E4D" w:rsidRDefault="00E60E4D" w:rsidP="006E2D8E">
      <w:r>
        <w:t>New numbers were allocated for WI Status Reports. In future meeting, MCC will allocate these for the meetings instead of Rapporteurs reserving numbers before the meetings.</w:t>
      </w:r>
    </w:p>
    <w:p w14:paraId="35D10883" w14:textId="77777777" w:rsidR="00030363" w:rsidRDefault="00E60E4D" w:rsidP="006E2D8E">
      <w:r>
        <w:t xml:space="preserve">Document upload is 17.00 UTC </w:t>
      </w:r>
      <w:r w:rsidR="008413AB">
        <w:t>13 April, WI Status Reports should be uploaded by 17.00 UTC 14 April.</w:t>
      </w:r>
    </w:p>
    <w:p w14:paraId="3B5D6807" w14:textId="1BFC36DA" w:rsidR="006E2D8E" w:rsidRDefault="00030363" w:rsidP="006E2D8E">
      <w:r>
        <w:t xml:space="preserve">Uploaded WI Status Reports will be marked as </w:t>
      </w:r>
      <w:r w:rsidRPr="00030363">
        <w:rPr>
          <w:color w:val="0000FF"/>
        </w:rPr>
        <w:t>'noted'</w:t>
      </w:r>
      <w:r>
        <w:t xml:space="preserve"> and missing reports will be marked as </w:t>
      </w:r>
      <w:r w:rsidRPr="00030363">
        <w:rPr>
          <w:color w:val="FF0000"/>
        </w:rPr>
        <w:t>'withdrawn'</w:t>
      </w:r>
      <w:r>
        <w:t>.</w:t>
      </w:r>
    </w:p>
    <w:p w14:paraId="43DEFA9E" w14:textId="6F0A7D00" w:rsidR="006E2D8E" w:rsidRDefault="006E2D8E" w:rsidP="006E2D8E"/>
    <w:p w14:paraId="2035F17C" w14:textId="490F595E" w:rsidR="006E2D8E" w:rsidRDefault="00E60E4D" w:rsidP="006E2D8E">
      <w:r>
        <w:t>Ericsson asked that companies confirm the meeting dates for 2022 and 2023, as this meeting has been an issue for delegate attendance before the Easter period. The SA WG2 Chair replied that the schedules are endorsed and no further changes are expected.</w:t>
      </w:r>
    </w:p>
    <w:p w14:paraId="1449A5D4" w14:textId="686B7C39" w:rsidR="00E60E4D" w:rsidRDefault="00E60E4D" w:rsidP="006E2D8E"/>
    <w:p w14:paraId="0B34BB3A" w14:textId="2C3CCF20" w:rsidR="00E60E4D" w:rsidRDefault="00E60E4D" w:rsidP="006E2D8E">
      <w:r>
        <w:t>Ericsson asked whether some of the postponed CRs can be added to the May meeting (e.g. under 4.3) as Rel-18 issues will take a lot of time for the meeting. Qualcom</w:t>
      </w:r>
      <w:r w:rsidR="008413AB">
        <w:t>m</w:t>
      </w:r>
      <w:r>
        <w:t xml:space="preserve"> supported having an agenda item for CRs at the next meeting, but did not like to restrict this to postponed CRs, as the distinction between postponed and noted is unclear and suggested </w:t>
      </w:r>
      <w:r w:rsidR="008413AB">
        <w:t>a procedure to allow a quota of Rel-17 inputs to the meeting. Nokia did not like to open this for a large number of inputs as the next meeting should not be a full agenda meeting. The SA WG2 Chair replied that whether a CR is noted or postponed, it can be re-submitted to another meeting. If this is done, it may be restricted to resolving issues related to incoming LSs.</w:t>
      </w:r>
    </w:p>
    <w:p w14:paraId="0A07A8A9" w14:textId="62DE1BC2" w:rsidR="008413AB" w:rsidRDefault="008413AB" w:rsidP="006E2D8E"/>
    <w:p w14:paraId="7DDBBC70" w14:textId="4F813E38" w:rsidR="008413AB" w:rsidRDefault="008413AB" w:rsidP="006E2D8E">
      <w:r>
        <w:t>Ericsson commented that the handling of the quota system, Rapporteurs seem to have used different mechanisms to determine out of quota documents and asked for a discussion to come to a common handling agreement. The SA WG2 Chair replied that each WI has different criteria for the use of the time units and general guidance is to try to apply fairness to companies and maximisation of work progress. This can be discussed over the discussion list to try to harmonize this task.</w:t>
      </w:r>
    </w:p>
    <w:p w14:paraId="5C3B0A4B" w14:textId="77777777" w:rsidR="00E60E4D" w:rsidRDefault="00E60E4D" w:rsidP="006E2D8E"/>
    <w:p w14:paraId="7E89781C" w14:textId="6272571A" w:rsidR="00E60E4D" w:rsidRDefault="00E60E4D" w:rsidP="006E2D8E">
      <w:r>
        <w:lastRenderedPageBreak/>
        <w:t>OPPO commented that some unhandled P-CRs were merged into other P-CRs at the previous meeting and this did not seem to have happened at this meeting.</w:t>
      </w:r>
      <w:r w:rsidR="00741C33">
        <w:t xml:space="preserve"> The SA WG2 Chair replied that the official status of the P-CRs will not be changed, even if the content is already included in handled P-CRs, as the content will be reflected in the updated TRs.</w:t>
      </w:r>
    </w:p>
    <w:p w14:paraId="19FD3701" w14:textId="5CEC4A9B" w:rsidR="006E2D8E" w:rsidRDefault="006E2D8E" w:rsidP="006E2D8E"/>
    <w:p w14:paraId="6F4F59CE" w14:textId="444C1F9A" w:rsidR="00CB6531" w:rsidRDefault="008413AB" w:rsidP="00676894">
      <w:r>
        <w:t xml:space="preserve">It was clarified that information about the return to face to face meetings will be decided after the June TSG Meetings. The June TSG meetings are planned as face to face but this may be changed if necessary regarding the </w:t>
      </w:r>
      <w:r w:rsidR="00741C33">
        <w:t xml:space="preserve">COVID </w:t>
      </w:r>
      <w:r>
        <w:t>pandemic situation.</w:t>
      </w:r>
      <w:r w:rsidR="00741C33">
        <w:t xml:space="preserve"> The SA WG2 Chair will try to make a firmer plan before the June 2022 TSG plenaries.</w:t>
      </w:r>
    </w:p>
    <w:p w14:paraId="004DAD2F" w14:textId="2BAD6323" w:rsidR="008413AB" w:rsidRDefault="00741C33" w:rsidP="00676894">
      <w:r>
        <w:t>Delegates were asked to take into account that when returning to Face to Face meetings, the scheduling of parallel sessions will be more complex than before due to the increase in Work Items in SA WG2.</w:t>
      </w:r>
    </w:p>
    <w:p w14:paraId="29529343" w14:textId="77777777" w:rsidR="008413AB" w:rsidRDefault="008413AB" w:rsidP="00676894"/>
    <w:p w14:paraId="164C7DDE" w14:textId="03E9751A" w:rsidR="00AC1A5B" w:rsidRDefault="00E60E4D" w:rsidP="00AC1A5B">
      <w:pPr>
        <w:pStyle w:val="Heading1"/>
      </w:pPr>
      <w:r>
        <w:t>3</w:t>
      </w:r>
      <w:r w:rsidR="00AC1A5B">
        <w:tab/>
        <w:t>Closing of the CC</w:t>
      </w:r>
    </w:p>
    <w:p w14:paraId="4D15B805" w14:textId="1B36D789" w:rsidR="00AC1A5B" w:rsidRDefault="008473C1" w:rsidP="00AC1A5B">
      <w:r>
        <w:t>The SA WG2 Chair thanked</w:t>
      </w:r>
      <w:r w:rsidR="00741C33">
        <w:t xml:space="preserve"> the Vice Chairs, MCC for their excellent support for the meeting, the Rapporteurs for their good planning and document sorting and ordering and the</w:t>
      </w:r>
      <w:r>
        <w:t xml:space="preserve"> delegates</w:t>
      </w:r>
      <w:r w:rsidR="00741C33">
        <w:t xml:space="preserve"> for their hard work and cooperation at the meeting.</w:t>
      </w:r>
      <w:r>
        <w:t xml:space="preserve"> </w:t>
      </w:r>
      <w:r w:rsidR="00741C33">
        <w:t>He then</w:t>
      </w:r>
      <w:r>
        <w:t xml:space="preserve"> closed the CC.</w:t>
      </w:r>
    </w:p>
    <w:p w14:paraId="3C6DB1DA" w14:textId="77777777" w:rsidR="008473C1" w:rsidRPr="00AC1A5B" w:rsidRDefault="008473C1" w:rsidP="00AC1A5B">
      <w:pPr>
        <w:rPr>
          <w:lang w:eastAsia="en-US"/>
        </w:rPr>
      </w:pPr>
    </w:p>
    <w:p w14:paraId="664843CF" w14:textId="3D03384E" w:rsidR="007E1A46" w:rsidRDefault="000840CD" w:rsidP="000840CD">
      <w:pPr>
        <w:pStyle w:val="Heading1"/>
        <w:rPr>
          <w:color w:val="0000FF"/>
        </w:rPr>
      </w:pPr>
      <w:r w:rsidRPr="0048558F">
        <w:rPr>
          <w:color w:val="0000FF"/>
        </w:rPr>
        <w:t>Closed:</w:t>
      </w:r>
      <w:r w:rsidR="002B0C6B">
        <w:rPr>
          <w:color w:val="0000FF"/>
        </w:rPr>
        <w:t xml:space="preserve"> </w:t>
      </w:r>
      <w:r w:rsidR="002E2D52">
        <w:rPr>
          <w:color w:val="0000FF"/>
        </w:rPr>
        <w:t>1</w:t>
      </w:r>
      <w:r w:rsidR="008413AB">
        <w:rPr>
          <w:color w:val="0000FF"/>
        </w:rPr>
        <w:t>2</w:t>
      </w:r>
      <w:r w:rsidR="00676894">
        <w:rPr>
          <w:color w:val="0000FF"/>
        </w:rPr>
        <w:t xml:space="preserve"> </w:t>
      </w:r>
      <w:r w:rsidR="0094649A">
        <w:rPr>
          <w:color w:val="0000FF"/>
        </w:rPr>
        <w:t>April</w:t>
      </w:r>
      <w:r w:rsidR="0064465A" w:rsidRPr="0048558F">
        <w:rPr>
          <w:color w:val="0000FF"/>
        </w:rPr>
        <w:t xml:space="preserve"> 202</w:t>
      </w:r>
      <w:r w:rsidR="00676894">
        <w:rPr>
          <w:color w:val="0000FF"/>
        </w:rPr>
        <w:t>2</w:t>
      </w:r>
      <w:r w:rsidRPr="0048558F">
        <w:rPr>
          <w:color w:val="0000FF"/>
        </w:rPr>
        <w:t xml:space="preserve">, </w:t>
      </w:r>
      <w:r w:rsidR="00C008B3">
        <w:rPr>
          <w:color w:val="0000FF"/>
        </w:rPr>
        <w:t>1</w:t>
      </w:r>
      <w:r w:rsidR="00A87E03">
        <w:rPr>
          <w:color w:val="0000FF"/>
        </w:rPr>
        <w:t>5</w:t>
      </w:r>
      <w:r w:rsidR="00A4192B">
        <w:rPr>
          <w:color w:val="0000FF"/>
        </w:rPr>
        <w:t>.</w:t>
      </w:r>
      <w:r w:rsidR="00BF0B63">
        <w:rPr>
          <w:color w:val="0000FF"/>
        </w:rPr>
        <w:t>3</w:t>
      </w:r>
      <w:r w:rsidR="0094649A">
        <w:rPr>
          <w:color w:val="0000FF"/>
        </w:rPr>
        <w:t>0</w:t>
      </w:r>
      <w:r w:rsidR="0048558F" w:rsidRPr="0048558F">
        <w:rPr>
          <w:color w:val="0000FF"/>
        </w:rPr>
        <w:t xml:space="preserve"> UTC</w:t>
      </w:r>
    </w:p>
    <w:p w14:paraId="4DF3379D" w14:textId="61D14CCF" w:rsidR="00D07283" w:rsidRDefault="00D07283"/>
    <w:p w14:paraId="357C903E" w14:textId="06B67BB6" w:rsidR="00B965F0" w:rsidRDefault="00B965F0"/>
    <w:p w14:paraId="21B498C9" w14:textId="77777777" w:rsidR="00B965F0" w:rsidRDefault="00B965F0"/>
    <w:sectPr w:rsidR="00B965F0" w:rsidSect="00F43A67">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43763B" w14:textId="77777777" w:rsidR="006806B2" w:rsidRDefault="006806B2" w:rsidP="0085007B">
      <w:pPr>
        <w:spacing w:after="0"/>
      </w:pPr>
      <w:r>
        <w:separator/>
      </w:r>
    </w:p>
  </w:endnote>
  <w:endnote w:type="continuationSeparator" w:id="0">
    <w:p w14:paraId="655A58DC" w14:textId="77777777" w:rsidR="006806B2" w:rsidRDefault="006806B2" w:rsidP="008500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BAB55D" w14:textId="77777777" w:rsidR="006806B2" w:rsidRDefault="006806B2" w:rsidP="0085007B">
      <w:pPr>
        <w:spacing w:after="0"/>
      </w:pPr>
      <w:r>
        <w:separator/>
      </w:r>
    </w:p>
  </w:footnote>
  <w:footnote w:type="continuationSeparator" w:id="0">
    <w:p w14:paraId="553C07D9" w14:textId="77777777" w:rsidR="006806B2" w:rsidRDefault="006806B2" w:rsidP="008500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704FC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4E5D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9A42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6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E023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143E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62D4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562D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FECD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AC86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674B48"/>
    <w:multiLevelType w:val="hybridMultilevel"/>
    <w:tmpl w:val="9650EC3A"/>
    <w:lvl w:ilvl="0" w:tplc="2098A832">
      <w:start w:val="1"/>
      <w:numFmt w:val="bullet"/>
      <w:lvlText w:val=""/>
      <w:lvlJc w:val="left"/>
      <w:pPr>
        <w:tabs>
          <w:tab w:val="num" w:pos="720"/>
        </w:tabs>
        <w:ind w:left="720" w:hanging="360"/>
      </w:pPr>
      <w:rPr>
        <w:rFonts w:ascii="Wingdings" w:hAnsi="Wingdings" w:hint="default"/>
      </w:rPr>
    </w:lvl>
    <w:lvl w:ilvl="1" w:tplc="1B5E3904">
      <w:numFmt w:val="bullet"/>
      <w:lvlText w:val=""/>
      <w:lvlJc w:val="left"/>
      <w:pPr>
        <w:tabs>
          <w:tab w:val="num" w:pos="1440"/>
        </w:tabs>
        <w:ind w:left="1440" w:hanging="360"/>
      </w:pPr>
      <w:rPr>
        <w:rFonts w:ascii="Wingdings" w:hAnsi="Wingdings" w:hint="default"/>
      </w:rPr>
    </w:lvl>
    <w:lvl w:ilvl="2" w:tplc="AD0054FA" w:tentative="1">
      <w:start w:val="1"/>
      <w:numFmt w:val="bullet"/>
      <w:lvlText w:val=""/>
      <w:lvlJc w:val="left"/>
      <w:pPr>
        <w:tabs>
          <w:tab w:val="num" w:pos="2160"/>
        </w:tabs>
        <w:ind w:left="2160" w:hanging="360"/>
      </w:pPr>
      <w:rPr>
        <w:rFonts w:ascii="Wingdings" w:hAnsi="Wingdings" w:hint="default"/>
      </w:rPr>
    </w:lvl>
    <w:lvl w:ilvl="3" w:tplc="528AD8C4" w:tentative="1">
      <w:start w:val="1"/>
      <w:numFmt w:val="bullet"/>
      <w:lvlText w:val=""/>
      <w:lvlJc w:val="left"/>
      <w:pPr>
        <w:tabs>
          <w:tab w:val="num" w:pos="2880"/>
        </w:tabs>
        <w:ind w:left="2880" w:hanging="360"/>
      </w:pPr>
      <w:rPr>
        <w:rFonts w:ascii="Wingdings" w:hAnsi="Wingdings" w:hint="default"/>
      </w:rPr>
    </w:lvl>
    <w:lvl w:ilvl="4" w:tplc="72D00608" w:tentative="1">
      <w:start w:val="1"/>
      <w:numFmt w:val="bullet"/>
      <w:lvlText w:val=""/>
      <w:lvlJc w:val="left"/>
      <w:pPr>
        <w:tabs>
          <w:tab w:val="num" w:pos="3600"/>
        </w:tabs>
        <w:ind w:left="3600" w:hanging="360"/>
      </w:pPr>
      <w:rPr>
        <w:rFonts w:ascii="Wingdings" w:hAnsi="Wingdings" w:hint="default"/>
      </w:rPr>
    </w:lvl>
    <w:lvl w:ilvl="5" w:tplc="D5BA0010" w:tentative="1">
      <w:start w:val="1"/>
      <w:numFmt w:val="bullet"/>
      <w:lvlText w:val=""/>
      <w:lvlJc w:val="left"/>
      <w:pPr>
        <w:tabs>
          <w:tab w:val="num" w:pos="4320"/>
        </w:tabs>
        <w:ind w:left="4320" w:hanging="360"/>
      </w:pPr>
      <w:rPr>
        <w:rFonts w:ascii="Wingdings" w:hAnsi="Wingdings" w:hint="default"/>
      </w:rPr>
    </w:lvl>
    <w:lvl w:ilvl="6" w:tplc="B748C6B2" w:tentative="1">
      <w:start w:val="1"/>
      <w:numFmt w:val="bullet"/>
      <w:lvlText w:val=""/>
      <w:lvlJc w:val="left"/>
      <w:pPr>
        <w:tabs>
          <w:tab w:val="num" w:pos="5040"/>
        </w:tabs>
        <w:ind w:left="5040" w:hanging="360"/>
      </w:pPr>
      <w:rPr>
        <w:rFonts w:ascii="Wingdings" w:hAnsi="Wingdings" w:hint="default"/>
      </w:rPr>
    </w:lvl>
    <w:lvl w:ilvl="7" w:tplc="30FC898C" w:tentative="1">
      <w:start w:val="1"/>
      <w:numFmt w:val="bullet"/>
      <w:lvlText w:val=""/>
      <w:lvlJc w:val="left"/>
      <w:pPr>
        <w:tabs>
          <w:tab w:val="num" w:pos="5760"/>
        </w:tabs>
        <w:ind w:left="5760" w:hanging="360"/>
      </w:pPr>
      <w:rPr>
        <w:rFonts w:ascii="Wingdings" w:hAnsi="Wingdings" w:hint="default"/>
      </w:rPr>
    </w:lvl>
    <w:lvl w:ilvl="8" w:tplc="4582F8C0"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2tjQwNbY0BFIm5ko6SsGpxcWZ+XkgBUa1APS7WUcsAAAA"/>
  </w:docVars>
  <w:rsids>
    <w:rsidRoot w:val="004A698B"/>
    <w:rsid w:val="00001492"/>
    <w:rsid w:val="000149D6"/>
    <w:rsid w:val="00015D16"/>
    <w:rsid w:val="00030363"/>
    <w:rsid w:val="000319C8"/>
    <w:rsid w:val="000349E8"/>
    <w:rsid w:val="00040616"/>
    <w:rsid w:val="00043AEA"/>
    <w:rsid w:val="00045B40"/>
    <w:rsid w:val="00060909"/>
    <w:rsid w:val="00080D3D"/>
    <w:rsid w:val="000840CD"/>
    <w:rsid w:val="00087D60"/>
    <w:rsid w:val="0009087A"/>
    <w:rsid w:val="000A2977"/>
    <w:rsid w:val="000B044A"/>
    <w:rsid w:val="000B48ED"/>
    <w:rsid w:val="000D2249"/>
    <w:rsid w:val="000D593A"/>
    <w:rsid w:val="000E531B"/>
    <w:rsid w:val="000E69A8"/>
    <w:rsid w:val="000F3DA2"/>
    <w:rsid w:val="000F72A0"/>
    <w:rsid w:val="001039B4"/>
    <w:rsid w:val="001154BD"/>
    <w:rsid w:val="00115C27"/>
    <w:rsid w:val="00125152"/>
    <w:rsid w:val="001305D2"/>
    <w:rsid w:val="001472BB"/>
    <w:rsid w:val="00150D40"/>
    <w:rsid w:val="00154976"/>
    <w:rsid w:val="00164006"/>
    <w:rsid w:val="00193AA6"/>
    <w:rsid w:val="00194CEA"/>
    <w:rsid w:val="001959DE"/>
    <w:rsid w:val="001A26F6"/>
    <w:rsid w:val="001D46DB"/>
    <w:rsid w:val="001D54BB"/>
    <w:rsid w:val="001D6904"/>
    <w:rsid w:val="001E411C"/>
    <w:rsid w:val="001F7D51"/>
    <w:rsid w:val="0021794E"/>
    <w:rsid w:val="0021798A"/>
    <w:rsid w:val="002273F1"/>
    <w:rsid w:val="00227F8C"/>
    <w:rsid w:val="00231B8C"/>
    <w:rsid w:val="00234C2E"/>
    <w:rsid w:val="00235A63"/>
    <w:rsid w:val="0023734D"/>
    <w:rsid w:val="0024299C"/>
    <w:rsid w:val="00254A52"/>
    <w:rsid w:val="0025690A"/>
    <w:rsid w:val="002717B4"/>
    <w:rsid w:val="00277E48"/>
    <w:rsid w:val="00280F27"/>
    <w:rsid w:val="00285723"/>
    <w:rsid w:val="00287993"/>
    <w:rsid w:val="00293408"/>
    <w:rsid w:val="00293D1E"/>
    <w:rsid w:val="00294A4A"/>
    <w:rsid w:val="002B0C6B"/>
    <w:rsid w:val="002B2082"/>
    <w:rsid w:val="002B5393"/>
    <w:rsid w:val="002C639F"/>
    <w:rsid w:val="002D0073"/>
    <w:rsid w:val="002E148B"/>
    <w:rsid w:val="002E2D52"/>
    <w:rsid w:val="002E3E99"/>
    <w:rsid w:val="002E442D"/>
    <w:rsid w:val="002E601F"/>
    <w:rsid w:val="00300404"/>
    <w:rsid w:val="003004FB"/>
    <w:rsid w:val="00301EB8"/>
    <w:rsid w:val="00303A8A"/>
    <w:rsid w:val="003135D5"/>
    <w:rsid w:val="00323DEC"/>
    <w:rsid w:val="003448FC"/>
    <w:rsid w:val="00345513"/>
    <w:rsid w:val="0037451C"/>
    <w:rsid w:val="0037788D"/>
    <w:rsid w:val="00380505"/>
    <w:rsid w:val="00381B8D"/>
    <w:rsid w:val="003843AC"/>
    <w:rsid w:val="00385452"/>
    <w:rsid w:val="0039639F"/>
    <w:rsid w:val="003A21D0"/>
    <w:rsid w:val="003A2237"/>
    <w:rsid w:val="003A3807"/>
    <w:rsid w:val="003B07E6"/>
    <w:rsid w:val="003B2077"/>
    <w:rsid w:val="003C31C8"/>
    <w:rsid w:val="003C4D50"/>
    <w:rsid w:val="003D4A97"/>
    <w:rsid w:val="003D7DE6"/>
    <w:rsid w:val="003E2DDA"/>
    <w:rsid w:val="003E3EA5"/>
    <w:rsid w:val="003E6EF8"/>
    <w:rsid w:val="003F05A5"/>
    <w:rsid w:val="00401993"/>
    <w:rsid w:val="004045CA"/>
    <w:rsid w:val="004046DB"/>
    <w:rsid w:val="00404EB2"/>
    <w:rsid w:val="00407DC7"/>
    <w:rsid w:val="00415209"/>
    <w:rsid w:val="00415986"/>
    <w:rsid w:val="0042316D"/>
    <w:rsid w:val="0042471D"/>
    <w:rsid w:val="00427019"/>
    <w:rsid w:val="00431C9C"/>
    <w:rsid w:val="0043254A"/>
    <w:rsid w:val="0045300A"/>
    <w:rsid w:val="004532C8"/>
    <w:rsid w:val="0045385D"/>
    <w:rsid w:val="004624A6"/>
    <w:rsid w:val="00476207"/>
    <w:rsid w:val="0048558F"/>
    <w:rsid w:val="004A02E0"/>
    <w:rsid w:val="004A1979"/>
    <w:rsid w:val="004A5F2E"/>
    <w:rsid w:val="004A698B"/>
    <w:rsid w:val="004B3AA1"/>
    <w:rsid w:val="004B47D1"/>
    <w:rsid w:val="004C26C0"/>
    <w:rsid w:val="004C64B0"/>
    <w:rsid w:val="004D3FC8"/>
    <w:rsid w:val="004D63A8"/>
    <w:rsid w:val="004E218D"/>
    <w:rsid w:val="004F1EC5"/>
    <w:rsid w:val="00500CF4"/>
    <w:rsid w:val="00505A58"/>
    <w:rsid w:val="0053016A"/>
    <w:rsid w:val="00553450"/>
    <w:rsid w:val="00556F9B"/>
    <w:rsid w:val="005768DF"/>
    <w:rsid w:val="00585E54"/>
    <w:rsid w:val="00586482"/>
    <w:rsid w:val="005A6B30"/>
    <w:rsid w:val="005B7B97"/>
    <w:rsid w:val="005C0C1C"/>
    <w:rsid w:val="005E658D"/>
    <w:rsid w:val="005E6762"/>
    <w:rsid w:val="005F24B2"/>
    <w:rsid w:val="005F5EDB"/>
    <w:rsid w:val="006011FA"/>
    <w:rsid w:val="006030D6"/>
    <w:rsid w:val="00603F0C"/>
    <w:rsid w:val="0060496B"/>
    <w:rsid w:val="00615DFC"/>
    <w:rsid w:val="006177D5"/>
    <w:rsid w:val="00617D26"/>
    <w:rsid w:val="006334A9"/>
    <w:rsid w:val="006419A1"/>
    <w:rsid w:val="0064281B"/>
    <w:rsid w:val="0064465A"/>
    <w:rsid w:val="00657813"/>
    <w:rsid w:val="006665F8"/>
    <w:rsid w:val="00672099"/>
    <w:rsid w:val="00676894"/>
    <w:rsid w:val="006806B2"/>
    <w:rsid w:val="00682336"/>
    <w:rsid w:val="00691673"/>
    <w:rsid w:val="00692737"/>
    <w:rsid w:val="006A45B2"/>
    <w:rsid w:val="006C270F"/>
    <w:rsid w:val="006D1116"/>
    <w:rsid w:val="006D4ADF"/>
    <w:rsid w:val="006E0D3B"/>
    <w:rsid w:val="006E2D8E"/>
    <w:rsid w:val="006E3D02"/>
    <w:rsid w:val="006E4321"/>
    <w:rsid w:val="006F65F0"/>
    <w:rsid w:val="00702D12"/>
    <w:rsid w:val="0070513E"/>
    <w:rsid w:val="00715EE3"/>
    <w:rsid w:val="007221E7"/>
    <w:rsid w:val="00724D6A"/>
    <w:rsid w:val="007272FC"/>
    <w:rsid w:val="00741C33"/>
    <w:rsid w:val="00745058"/>
    <w:rsid w:val="00757496"/>
    <w:rsid w:val="00770BE7"/>
    <w:rsid w:val="00780C5D"/>
    <w:rsid w:val="00790DAD"/>
    <w:rsid w:val="00790E48"/>
    <w:rsid w:val="007912AF"/>
    <w:rsid w:val="00794BC4"/>
    <w:rsid w:val="00797813"/>
    <w:rsid w:val="007A180A"/>
    <w:rsid w:val="007A76FB"/>
    <w:rsid w:val="007B3434"/>
    <w:rsid w:val="007C0907"/>
    <w:rsid w:val="007C4496"/>
    <w:rsid w:val="007C56FF"/>
    <w:rsid w:val="007C786F"/>
    <w:rsid w:val="007D4145"/>
    <w:rsid w:val="007E1A46"/>
    <w:rsid w:val="007F0C8C"/>
    <w:rsid w:val="007F1C21"/>
    <w:rsid w:val="007F2E53"/>
    <w:rsid w:val="007F652B"/>
    <w:rsid w:val="00810096"/>
    <w:rsid w:val="00820F19"/>
    <w:rsid w:val="00822B19"/>
    <w:rsid w:val="0082616E"/>
    <w:rsid w:val="008261F1"/>
    <w:rsid w:val="00837DE3"/>
    <w:rsid w:val="008413AB"/>
    <w:rsid w:val="00841FBE"/>
    <w:rsid w:val="0084462E"/>
    <w:rsid w:val="00845ED7"/>
    <w:rsid w:val="008473C1"/>
    <w:rsid w:val="0085007B"/>
    <w:rsid w:val="0085061F"/>
    <w:rsid w:val="00852819"/>
    <w:rsid w:val="0085417C"/>
    <w:rsid w:val="00855450"/>
    <w:rsid w:val="00857095"/>
    <w:rsid w:val="00861465"/>
    <w:rsid w:val="0086600A"/>
    <w:rsid w:val="008667F5"/>
    <w:rsid w:val="008700BA"/>
    <w:rsid w:val="008923E1"/>
    <w:rsid w:val="008A7094"/>
    <w:rsid w:val="008B1F1B"/>
    <w:rsid w:val="008B2B74"/>
    <w:rsid w:val="008C486B"/>
    <w:rsid w:val="008D0CE5"/>
    <w:rsid w:val="008D5BF7"/>
    <w:rsid w:val="008D61DB"/>
    <w:rsid w:val="008E0748"/>
    <w:rsid w:val="008E25C1"/>
    <w:rsid w:val="008E69CF"/>
    <w:rsid w:val="008F4E67"/>
    <w:rsid w:val="00900284"/>
    <w:rsid w:val="0090040E"/>
    <w:rsid w:val="0090288D"/>
    <w:rsid w:val="00903CB4"/>
    <w:rsid w:val="009104D0"/>
    <w:rsid w:val="00944F74"/>
    <w:rsid w:val="0094649A"/>
    <w:rsid w:val="00955479"/>
    <w:rsid w:val="009566A2"/>
    <w:rsid w:val="00971786"/>
    <w:rsid w:val="00976926"/>
    <w:rsid w:val="0098377F"/>
    <w:rsid w:val="00983B33"/>
    <w:rsid w:val="00986115"/>
    <w:rsid w:val="0099226D"/>
    <w:rsid w:val="009940EC"/>
    <w:rsid w:val="00994BFA"/>
    <w:rsid w:val="00997791"/>
    <w:rsid w:val="009A13B0"/>
    <w:rsid w:val="009A3EC1"/>
    <w:rsid w:val="009A57E7"/>
    <w:rsid w:val="009A79C2"/>
    <w:rsid w:val="009B663F"/>
    <w:rsid w:val="009C573D"/>
    <w:rsid w:val="009C74E8"/>
    <w:rsid w:val="009D7549"/>
    <w:rsid w:val="009E4831"/>
    <w:rsid w:val="009E65A4"/>
    <w:rsid w:val="009F1217"/>
    <w:rsid w:val="009F1A71"/>
    <w:rsid w:val="009F5192"/>
    <w:rsid w:val="00A07D21"/>
    <w:rsid w:val="00A179FA"/>
    <w:rsid w:val="00A4192B"/>
    <w:rsid w:val="00A421BD"/>
    <w:rsid w:val="00A51F17"/>
    <w:rsid w:val="00A54044"/>
    <w:rsid w:val="00A550B1"/>
    <w:rsid w:val="00A72E09"/>
    <w:rsid w:val="00A76535"/>
    <w:rsid w:val="00A775C8"/>
    <w:rsid w:val="00A8249C"/>
    <w:rsid w:val="00A851F7"/>
    <w:rsid w:val="00A87E03"/>
    <w:rsid w:val="00A90A14"/>
    <w:rsid w:val="00A973D4"/>
    <w:rsid w:val="00AA02CA"/>
    <w:rsid w:val="00AA40A4"/>
    <w:rsid w:val="00AA78F2"/>
    <w:rsid w:val="00AB3B2D"/>
    <w:rsid w:val="00AC1A5B"/>
    <w:rsid w:val="00AC41F9"/>
    <w:rsid w:val="00AC5147"/>
    <w:rsid w:val="00AE3169"/>
    <w:rsid w:val="00AE5948"/>
    <w:rsid w:val="00AE623E"/>
    <w:rsid w:val="00AF20A1"/>
    <w:rsid w:val="00AF5E48"/>
    <w:rsid w:val="00AF67E5"/>
    <w:rsid w:val="00AF6AF1"/>
    <w:rsid w:val="00B0730E"/>
    <w:rsid w:val="00B118DD"/>
    <w:rsid w:val="00B37A56"/>
    <w:rsid w:val="00B46A70"/>
    <w:rsid w:val="00B54ED3"/>
    <w:rsid w:val="00B556C2"/>
    <w:rsid w:val="00B575D1"/>
    <w:rsid w:val="00B86B45"/>
    <w:rsid w:val="00B952C1"/>
    <w:rsid w:val="00B965F0"/>
    <w:rsid w:val="00BA59E2"/>
    <w:rsid w:val="00BB3BB4"/>
    <w:rsid w:val="00BC2149"/>
    <w:rsid w:val="00BD07FE"/>
    <w:rsid w:val="00BD21C8"/>
    <w:rsid w:val="00BE2363"/>
    <w:rsid w:val="00BE3936"/>
    <w:rsid w:val="00BF0B63"/>
    <w:rsid w:val="00BF4B5D"/>
    <w:rsid w:val="00C00767"/>
    <w:rsid w:val="00C008B3"/>
    <w:rsid w:val="00C00F6C"/>
    <w:rsid w:val="00C3032E"/>
    <w:rsid w:val="00C30B97"/>
    <w:rsid w:val="00C3605F"/>
    <w:rsid w:val="00C51DC5"/>
    <w:rsid w:val="00C56B52"/>
    <w:rsid w:val="00C57D69"/>
    <w:rsid w:val="00C677A0"/>
    <w:rsid w:val="00C7248F"/>
    <w:rsid w:val="00C72FAD"/>
    <w:rsid w:val="00C80E78"/>
    <w:rsid w:val="00C82340"/>
    <w:rsid w:val="00C84344"/>
    <w:rsid w:val="00C85353"/>
    <w:rsid w:val="00C85B2A"/>
    <w:rsid w:val="00C85BD0"/>
    <w:rsid w:val="00C87011"/>
    <w:rsid w:val="00CA4BD5"/>
    <w:rsid w:val="00CA7553"/>
    <w:rsid w:val="00CB4627"/>
    <w:rsid w:val="00CB6531"/>
    <w:rsid w:val="00CC66A4"/>
    <w:rsid w:val="00CD43B1"/>
    <w:rsid w:val="00CD56D0"/>
    <w:rsid w:val="00CD5A02"/>
    <w:rsid w:val="00CD73EC"/>
    <w:rsid w:val="00CF1208"/>
    <w:rsid w:val="00CF5EBA"/>
    <w:rsid w:val="00D0348F"/>
    <w:rsid w:val="00D07283"/>
    <w:rsid w:val="00D17612"/>
    <w:rsid w:val="00D17929"/>
    <w:rsid w:val="00D20E56"/>
    <w:rsid w:val="00D24CEC"/>
    <w:rsid w:val="00D27B82"/>
    <w:rsid w:val="00D415F2"/>
    <w:rsid w:val="00D44E50"/>
    <w:rsid w:val="00D46910"/>
    <w:rsid w:val="00D54D41"/>
    <w:rsid w:val="00D61690"/>
    <w:rsid w:val="00D700EE"/>
    <w:rsid w:val="00D820C9"/>
    <w:rsid w:val="00D93104"/>
    <w:rsid w:val="00D939C7"/>
    <w:rsid w:val="00D95067"/>
    <w:rsid w:val="00D965C9"/>
    <w:rsid w:val="00DA099C"/>
    <w:rsid w:val="00DA1575"/>
    <w:rsid w:val="00DB0B69"/>
    <w:rsid w:val="00DB63C4"/>
    <w:rsid w:val="00DC1FEF"/>
    <w:rsid w:val="00DD0949"/>
    <w:rsid w:val="00DD3ABC"/>
    <w:rsid w:val="00DD4E2B"/>
    <w:rsid w:val="00DE4566"/>
    <w:rsid w:val="00DE6833"/>
    <w:rsid w:val="00DF021C"/>
    <w:rsid w:val="00E104F3"/>
    <w:rsid w:val="00E11277"/>
    <w:rsid w:val="00E15131"/>
    <w:rsid w:val="00E151FB"/>
    <w:rsid w:val="00E317B5"/>
    <w:rsid w:val="00E33F9B"/>
    <w:rsid w:val="00E34945"/>
    <w:rsid w:val="00E405F4"/>
    <w:rsid w:val="00E446E0"/>
    <w:rsid w:val="00E44AA6"/>
    <w:rsid w:val="00E45DCB"/>
    <w:rsid w:val="00E4682C"/>
    <w:rsid w:val="00E46C7A"/>
    <w:rsid w:val="00E55D7C"/>
    <w:rsid w:val="00E6060F"/>
    <w:rsid w:val="00E60E4D"/>
    <w:rsid w:val="00E6602E"/>
    <w:rsid w:val="00E66D55"/>
    <w:rsid w:val="00E76FE6"/>
    <w:rsid w:val="00E777FA"/>
    <w:rsid w:val="00E77FC5"/>
    <w:rsid w:val="00E83E54"/>
    <w:rsid w:val="00E84906"/>
    <w:rsid w:val="00E91D4D"/>
    <w:rsid w:val="00E95815"/>
    <w:rsid w:val="00E960BA"/>
    <w:rsid w:val="00EA3E40"/>
    <w:rsid w:val="00EB312B"/>
    <w:rsid w:val="00EC0701"/>
    <w:rsid w:val="00EC7C77"/>
    <w:rsid w:val="00ED0301"/>
    <w:rsid w:val="00EE6CDE"/>
    <w:rsid w:val="00EF4D46"/>
    <w:rsid w:val="00EF7857"/>
    <w:rsid w:val="00F00347"/>
    <w:rsid w:val="00F00835"/>
    <w:rsid w:val="00F0505D"/>
    <w:rsid w:val="00F204DF"/>
    <w:rsid w:val="00F227F8"/>
    <w:rsid w:val="00F22C29"/>
    <w:rsid w:val="00F25759"/>
    <w:rsid w:val="00F33116"/>
    <w:rsid w:val="00F33AB9"/>
    <w:rsid w:val="00F421ED"/>
    <w:rsid w:val="00F43A67"/>
    <w:rsid w:val="00F45B1D"/>
    <w:rsid w:val="00F50CC5"/>
    <w:rsid w:val="00F57C08"/>
    <w:rsid w:val="00F66896"/>
    <w:rsid w:val="00F846CD"/>
    <w:rsid w:val="00F9494B"/>
    <w:rsid w:val="00FA07B6"/>
    <w:rsid w:val="00FA2B3B"/>
    <w:rsid w:val="00FC1E72"/>
    <w:rsid w:val="00FC29F3"/>
    <w:rsid w:val="00FC2D3E"/>
    <w:rsid w:val="00FC348C"/>
    <w:rsid w:val="00FC5C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BE5454"/>
  <w15:chartTrackingRefBased/>
  <w15:docId w15:val="{2820A8B2-3221-404C-9D47-3B7700FB3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45058"/>
    <w:pPr>
      <w:tabs>
        <w:tab w:val="left" w:pos="567"/>
        <w:tab w:val="left" w:pos="851"/>
        <w:tab w:val="left" w:pos="1134"/>
        <w:tab w:val="left" w:pos="1418"/>
        <w:tab w:val="left" w:pos="1701"/>
      </w:tabs>
      <w:spacing w:after="120"/>
    </w:pPr>
    <w:rPr>
      <w:rFonts w:ascii="Arial" w:hAnsi="Arial"/>
      <w:lang w:val="en-GB" w:eastAsia="ja-JP"/>
    </w:rPr>
  </w:style>
  <w:style w:type="paragraph" w:styleId="Heading1">
    <w:name w:val="heading 1"/>
    <w:basedOn w:val="Normal"/>
    <w:next w:val="Normal"/>
    <w:link w:val="Heading1Char"/>
    <w:uiPriority w:val="9"/>
    <w:qFormat/>
    <w:rsid w:val="00745058"/>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745058"/>
    <w:pPr>
      <w:ind w:left="851" w:hanging="851"/>
      <w:outlineLvl w:val="1"/>
    </w:pPr>
  </w:style>
  <w:style w:type="paragraph" w:styleId="Heading3">
    <w:name w:val="heading 3"/>
    <w:basedOn w:val="Heading2"/>
    <w:next w:val="Normal"/>
    <w:link w:val="Heading3Char"/>
    <w:qFormat/>
    <w:rsid w:val="00745058"/>
    <w:pPr>
      <w:ind w:left="1134" w:hanging="1134"/>
      <w:outlineLvl w:val="2"/>
    </w:pPr>
  </w:style>
  <w:style w:type="paragraph" w:styleId="Heading4">
    <w:name w:val="heading 4"/>
    <w:basedOn w:val="Heading2"/>
    <w:next w:val="Normal"/>
    <w:link w:val="Heading4Char"/>
    <w:qFormat/>
    <w:rsid w:val="00745058"/>
    <w:pPr>
      <w:ind w:left="1418" w:hanging="1418"/>
      <w:outlineLvl w:val="3"/>
    </w:pPr>
  </w:style>
  <w:style w:type="paragraph" w:styleId="Heading5">
    <w:name w:val="heading 5"/>
    <w:basedOn w:val="Heading2"/>
    <w:next w:val="Normal"/>
    <w:link w:val="Heading5Char"/>
    <w:qFormat/>
    <w:rsid w:val="00745058"/>
    <w:pPr>
      <w:ind w:left="1701" w:hanging="1701"/>
      <w:outlineLvl w:val="4"/>
    </w:pPr>
  </w:style>
  <w:style w:type="paragraph" w:styleId="Heading8">
    <w:name w:val="heading 8"/>
    <w:basedOn w:val="Heading1"/>
    <w:next w:val="Normal"/>
    <w:link w:val="Heading8Char"/>
    <w:qFormat/>
    <w:rsid w:val="00745058"/>
    <w:pPr>
      <w:ind w:left="2977" w:hanging="2977"/>
      <w:outlineLvl w:val="7"/>
    </w:pPr>
  </w:style>
  <w:style w:type="paragraph" w:styleId="Heading9">
    <w:name w:val="heading 9"/>
    <w:basedOn w:val="Heading1"/>
    <w:next w:val="Normal"/>
    <w:link w:val="Heading9Char"/>
    <w:qFormat/>
    <w:rsid w:val="00745058"/>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85E54"/>
    <w:rPr>
      <w:rFonts w:ascii="Arial" w:hAnsi="Arial"/>
      <w:b/>
      <w:lang w:val="en-GB"/>
    </w:rPr>
  </w:style>
  <w:style w:type="character" w:customStyle="1" w:styleId="Heading1Char">
    <w:name w:val="Heading 1 Char"/>
    <w:basedOn w:val="DefaultParagraphFont"/>
    <w:link w:val="Heading1"/>
    <w:uiPriority w:val="9"/>
    <w:rsid w:val="000840CD"/>
    <w:rPr>
      <w:rFonts w:ascii="Arial" w:hAnsi="Arial"/>
      <w:b/>
      <w:lang w:val="en-GB"/>
    </w:rPr>
  </w:style>
  <w:style w:type="paragraph" w:styleId="BalloonText">
    <w:name w:val="Balloon Text"/>
    <w:basedOn w:val="Normal"/>
    <w:link w:val="BalloonTextChar"/>
    <w:semiHidden/>
    <w:unhideWhenUsed/>
    <w:rsid w:val="00E960BA"/>
    <w:rPr>
      <w:rFonts w:ascii="Segoe UI" w:hAnsi="Segoe UI" w:cs="Segoe UI"/>
      <w:sz w:val="18"/>
      <w:szCs w:val="18"/>
    </w:rPr>
  </w:style>
  <w:style w:type="character" w:customStyle="1" w:styleId="BalloonTextChar">
    <w:name w:val="Balloon Text Char"/>
    <w:basedOn w:val="DefaultParagraphFont"/>
    <w:link w:val="BalloonText"/>
    <w:semiHidden/>
    <w:rsid w:val="00E960BA"/>
    <w:rPr>
      <w:rFonts w:ascii="Segoe UI" w:hAnsi="Segoe UI" w:cs="Segoe UI"/>
      <w:sz w:val="18"/>
      <w:szCs w:val="18"/>
      <w:lang w:val="en-GB"/>
    </w:rPr>
  </w:style>
  <w:style w:type="character" w:styleId="Hyperlink">
    <w:name w:val="Hyperlink"/>
    <w:basedOn w:val="DefaultParagraphFont"/>
    <w:uiPriority w:val="99"/>
    <w:unhideWhenUsed/>
    <w:rsid w:val="00745058"/>
    <w:rPr>
      <w:color w:val="0000FF" w:themeColor="hyperlink"/>
      <w:u w:val="single"/>
    </w:rPr>
  </w:style>
  <w:style w:type="character" w:styleId="UnresolvedMention">
    <w:name w:val="Unresolved Mention"/>
    <w:basedOn w:val="DefaultParagraphFont"/>
    <w:uiPriority w:val="99"/>
    <w:semiHidden/>
    <w:unhideWhenUsed/>
    <w:rsid w:val="00745058"/>
    <w:rPr>
      <w:color w:val="605E5C"/>
      <w:shd w:val="clear" w:color="auto" w:fill="E1DFDD"/>
    </w:rPr>
  </w:style>
  <w:style w:type="character" w:customStyle="1" w:styleId="Heading3Char">
    <w:name w:val="Heading 3 Char"/>
    <w:basedOn w:val="DefaultParagraphFont"/>
    <w:link w:val="Heading3"/>
    <w:rsid w:val="00745058"/>
    <w:rPr>
      <w:rFonts w:ascii="Arial" w:hAnsi="Arial"/>
      <w:b/>
      <w:lang w:val="en-GB"/>
    </w:rPr>
  </w:style>
  <w:style w:type="character" w:customStyle="1" w:styleId="Heading4Char">
    <w:name w:val="Heading 4 Char"/>
    <w:basedOn w:val="DefaultParagraphFont"/>
    <w:link w:val="Heading4"/>
    <w:rsid w:val="00745058"/>
    <w:rPr>
      <w:rFonts w:ascii="Arial" w:hAnsi="Arial"/>
      <w:b/>
      <w:lang w:val="en-GB"/>
    </w:rPr>
  </w:style>
  <w:style w:type="character" w:customStyle="1" w:styleId="Heading5Char">
    <w:name w:val="Heading 5 Char"/>
    <w:basedOn w:val="DefaultParagraphFont"/>
    <w:link w:val="Heading5"/>
    <w:rsid w:val="00745058"/>
    <w:rPr>
      <w:rFonts w:ascii="Arial" w:hAnsi="Arial"/>
      <w:b/>
      <w:lang w:val="en-GB"/>
    </w:rPr>
  </w:style>
  <w:style w:type="character" w:customStyle="1" w:styleId="Heading8Char">
    <w:name w:val="Heading 8 Char"/>
    <w:basedOn w:val="DefaultParagraphFont"/>
    <w:link w:val="Heading8"/>
    <w:rsid w:val="00745058"/>
    <w:rPr>
      <w:rFonts w:ascii="Arial" w:hAnsi="Arial"/>
      <w:b/>
      <w:lang w:val="en-GB"/>
    </w:rPr>
  </w:style>
  <w:style w:type="character" w:customStyle="1" w:styleId="Heading9Char">
    <w:name w:val="Heading 9 Char"/>
    <w:basedOn w:val="DefaultParagraphFont"/>
    <w:link w:val="Heading9"/>
    <w:rsid w:val="00745058"/>
    <w:rPr>
      <w:rFonts w:ascii="Arial" w:hAnsi="Arial"/>
      <w:b/>
      <w:lang w:val="en-GB"/>
    </w:rPr>
  </w:style>
  <w:style w:type="paragraph" w:customStyle="1" w:styleId="B1">
    <w:name w:val="B1"/>
    <w:basedOn w:val="Normal"/>
    <w:rsid w:val="00745058"/>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745058"/>
    <w:pPr>
      <w:ind w:left="1134"/>
    </w:pPr>
  </w:style>
  <w:style w:type="paragraph" w:customStyle="1" w:styleId="B3">
    <w:name w:val="B3"/>
    <w:basedOn w:val="B1"/>
    <w:rsid w:val="00745058"/>
    <w:pPr>
      <w:ind w:left="1701"/>
    </w:pPr>
  </w:style>
  <w:style w:type="paragraph" w:customStyle="1" w:styleId="B4">
    <w:name w:val="B4"/>
    <w:basedOn w:val="B1"/>
    <w:rsid w:val="00745058"/>
    <w:pPr>
      <w:ind w:left="2268"/>
    </w:pPr>
  </w:style>
  <w:style w:type="paragraph" w:customStyle="1" w:styleId="B5">
    <w:name w:val="B5"/>
    <w:basedOn w:val="B1"/>
    <w:rsid w:val="00745058"/>
    <w:pPr>
      <w:ind w:left="2835"/>
    </w:pPr>
  </w:style>
  <w:style w:type="paragraph" w:customStyle="1" w:styleId="EQ">
    <w:name w:val="EQ"/>
    <w:basedOn w:val="Normal"/>
    <w:next w:val="Normal"/>
    <w:rsid w:val="00745058"/>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745058"/>
    <w:pPr>
      <w:spacing w:after="0"/>
    </w:pPr>
  </w:style>
  <w:style w:type="paragraph" w:customStyle="1" w:styleId="FP">
    <w:name w:val="FP"/>
    <w:basedOn w:val="Normal"/>
    <w:rsid w:val="00745058"/>
    <w:pPr>
      <w:spacing w:after="0"/>
    </w:pPr>
  </w:style>
  <w:style w:type="paragraph" w:customStyle="1" w:styleId="H6">
    <w:name w:val="H6"/>
    <w:basedOn w:val="Heading5"/>
    <w:next w:val="Normal"/>
    <w:rsid w:val="00745058"/>
    <w:pPr>
      <w:ind w:left="1985" w:hanging="1985"/>
      <w:outlineLvl w:val="9"/>
    </w:pPr>
  </w:style>
  <w:style w:type="paragraph" w:customStyle="1" w:styleId="HE">
    <w:name w:val="HE"/>
    <w:basedOn w:val="Normal"/>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basedOn w:val="Normal"/>
    <w:link w:val="HeaderChar"/>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basedOn w:val="DefaultParagraphFont"/>
    <w:link w:val="Header"/>
    <w:rsid w:val="00745058"/>
    <w:rPr>
      <w:rFonts w:ascii="Arial" w:hAnsi="Arial"/>
      <w:lang w:val="en-GB"/>
    </w:rPr>
  </w:style>
  <w:style w:type="paragraph" w:customStyle="1" w:styleId="HO">
    <w:name w:val="HO"/>
    <w:basedOn w:val="Normal"/>
    <w:rsid w:val="00745058"/>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745058"/>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O">
    <w:name w:val="NO"/>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745058"/>
    <w:rPr>
      <w:sz w:val="18"/>
    </w:rPr>
  </w:style>
  <w:style w:type="paragraph" w:customStyle="1" w:styleId="NW">
    <w:name w:val="NW"/>
    <w:basedOn w:val="NO"/>
    <w:rsid w:val="00745058"/>
    <w:pPr>
      <w:spacing w:after="0"/>
    </w:pPr>
  </w:style>
  <w:style w:type="paragraph" w:customStyle="1" w:styleId="PL">
    <w:name w:val="PL"/>
    <w:rsid w:val="00745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J">
    <w:name w:val="TAJ"/>
    <w:basedOn w:val="Normal"/>
    <w:rsid w:val="00745058"/>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745058"/>
    <w:pPr>
      <w:tabs>
        <w:tab w:val="clear" w:pos="284"/>
        <w:tab w:val="clear" w:pos="567"/>
      </w:tabs>
      <w:jc w:val="center"/>
    </w:pPr>
  </w:style>
  <w:style w:type="paragraph" w:customStyle="1" w:styleId="TAH">
    <w:name w:val="TAH"/>
    <w:basedOn w:val="TAC"/>
    <w:rsid w:val="00745058"/>
    <w:rPr>
      <w:b/>
    </w:rPr>
  </w:style>
  <w:style w:type="paragraph" w:customStyle="1" w:styleId="TAL">
    <w:name w:val="TAL"/>
    <w:basedOn w:val="Normal"/>
    <w:rsid w:val="00745058"/>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745058"/>
    <w:pPr>
      <w:tabs>
        <w:tab w:val="clear" w:pos="284"/>
        <w:tab w:val="clear" w:pos="567"/>
      </w:tabs>
      <w:ind w:left="851" w:hanging="851"/>
    </w:pPr>
  </w:style>
  <w:style w:type="paragraph" w:customStyle="1" w:styleId="TAR">
    <w:name w:val="TAR"/>
    <w:basedOn w:val="TAL"/>
    <w:rsid w:val="00745058"/>
    <w:pPr>
      <w:tabs>
        <w:tab w:val="clear" w:pos="284"/>
        <w:tab w:val="clear" w:pos="567"/>
      </w:tabs>
      <w:jc w:val="right"/>
    </w:pPr>
  </w:style>
  <w:style w:type="paragraph" w:customStyle="1" w:styleId="TF">
    <w:name w:val="TF"/>
    <w:basedOn w:val="TH"/>
    <w:rsid w:val="00745058"/>
    <w:pPr>
      <w:keepNext w:val="0"/>
      <w:spacing w:before="0" w:after="240"/>
    </w:pPr>
  </w:style>
  <w:style w:type="paragraph" w:customStyle="1" w:styleId="TH">
    <w:name w:val="TH"/>
    <w:basedOn w:val="Normal"/>
    <w:rsid w:val="00745058"/>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semiHidden/>
    <w:rsid w:val="0074505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745058"/>
    <w:pPr>
      <w:keepNext w:val="0"/>
      <w:spacing w:before="0"/>
      <w:ind w:left="851"/>
    </w:pPr>
    <w:rPr>
      <w:sz w:val="20"/>
    </w:rPr>
  </w:style>
  <w:style w:type="paragraph" w:styleId="TOC3">
    <w:name w:val="toc 3"/>
    <w:basedOn w:val="TOC2"/>
    <w:semiHidden/>
    <w:rsid w:val="00745058"/>
    <w:pPr>
      <w:ind w:left="1418" w:hanging="851"/>
    </w:pPr>
  </w:style>
  <w:style w:type="paragraph" w:styleId="TOC4">
    <w:name w:val="toc 4"/>
    <w:basedOn w:val="TOC3"/>
    <w:semiHidden/>
    <w:rsid w:val="00745058"/>
    <w:pPr>
      <w:ind w:left="1985" w:hanging="1134"/>
    </w:pPr>
  </w:style>
  <w:style w:type="paragraph" w:styleId="TOC5">
    <w:name w:val="toc 5"/>
    <w:basedOn w:val="TOC4"/>
    <w:semiHidden/>
    <w:rsid w:val="00745058"/>
    <w:pPr>
      <w:ind w:left="2552"/>
    </w:pPr>
  </w:style>
  <w:style w:type="paragraph" w:styleId="TOC6">
    <w:name w:val="toc 6"/>
    <w:basedOn w:val="TOC5"/>
    <w:next w:val="Normal"/>
    <w:semiHidden/>
    <w:rsid w:val="00745058"/>
    <w:pPr>
      <w:ind w:left="1985" w:hanging="1985"/>
    </w:pPr>
  </w:style>
  <w:style w:type="paragraph" w:styleId="TOC7">
    <w:name w:val="toc 7"/>
    <w:basedOn w:val="TOC6"/>
    <w:next w:val="Normal"/>
    <w:semiHidden/>
    <w:rsid w:val="00745058"/>
    <w:pPr>
      <w:ind w:left="2268" w:hanging="2268"/>
    </w:pPr>
  </w:style>
  <w:style w:type="paragraph" w:styleId="TOC8">
    <w:name w:val="toc 8"/>
    <w:basedOn w:val="TOC1"/>
    <w:semiHidden/>
    <w:rsid w:val="00745058"/>
    <w:pPr>
      <w:spacing w:before="180"/>
      <w:ind w:left="2693" w:hanging="2693"/>
    </w:pPr>
    <w:rPr>
      <w:b/>
    </w:rPr>
  </w:style>
  <w:style w:type="paragraph" w:styleId="TOC9">
    <w:name w:val="toc 9"/>
    <w:basedOn w:val="TOC8"/>
    <w:semiHidden/>
    <w:rsid w:val="00745058"/>
    <w:pPr>
      <w:ind w:left="1418" w:hanging="1418"/>
    </w:pPr>
  </w:style>
  <w:style w:type="paragraph" w:customStyle="1" w:styleId="TT">
    <w:name w:val="TT"/>
    <w:basedOn w:val="Normal"/>
    <w:next w:val="Normal"/>
    <w:rsid w:val="00745058"/>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7450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45058"/>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val="en-GB"/>
    </w:rPr>
  </w:style>
  <w:style w:type="paragraph" w:customStyle="1" w:styleId="ZC">
    <w:name w:val="ZC"/>
    <w:rsid w:val="00745058"/>
    <w:pPr>
      <w:overflowPunct w:val="0"/>
      <w:autoSpaceDE w:val="0"/>
      <w:autoSpaceDN w:val="0"/>
      <w:adjustRightInd w:val="0"/>
      <w:spacing w:line="360" w:lineRule="atLeast"/>
      <w:jc w:val="center"/>
      <w:textAlignment w:val="baseline"/>
    </w:pPr>
    <w:rPr>
      <w:rFonts w:ascii="Arial" w:hAnsi="Arial"/>
      <w:lang w:val="en-GB"/>
    </w:rPr>
  </w:style>
  <w:style w:type="character" w:customStyle="1" w:styleId="ZGSM">
    <w:name w:val="ZGSM"/>
    <w:rsid w:val="00745058"/>
    <w:rPr>
      <w:rFonts w:cs="Times New Roman"/>
      <w:kern w:val="0"/>
      <w:szCs w:val="20"/>
    </w:rPr>
  </w:style>
  <w:style w:type="paragraph" w:customStyle="1" w:styleId="ZK">
    <w:name w:val="ZK"/>
    <w:rsid w:val="00745058"/>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745058"/>
    <w:pPr>
      <w:overflowPunct w:val="0"/>
      <w:autoSpaceDE w:val="0"/>
      <w:autoSpaceDN w:val="0"/>
      <w:adjustRightInd w:val="0"/>
      <w:spacing w:after="96" w:line="240" w:lineRule="atLeast"/>
      <w:jc w:val="center"/>
      <w:textAlignment w:val="baseline"/>
    </w:pPr>
    <w:rPr>
      <w:rFonts w:ascii="Arial" w:hAnsi="Arial"/>
      <w:b/>
      <w:sz w:val="32"/>
      <w:lang w:val="en-GB"/>
    </w:rPr>
  </w:style>
  <w:style w:type="paragraph" w:customStyle="1" w:styleId="ZU">
    <w:name w:val="ZU"/>
    <w:rsid w:val="00745058"/>
    <w:pPr>
      <w:overflowPunct w:val="0"/>
      <w:autoSpaceDE w:val="0"/>
      <w:autoSpaceDN w:val="0"/>
      <w:adjustRightInd w:val="0"/>
      <w:spacing w:before="480" w:after="240" w:line="240" w:lineRule="atLeast"/>
      <w:ind w:left="510" w:right="113" w:hanging="510"/>
      <w:textAlignment w:val="baseline"/>
    </w:pPr>
    <w:rPr>
      <w:rFonts w:ascii="Arial" w:hAnsi="Arial"/>
      <w:lang w:val="en-GB"/>
    </w:rPr>
  </w:style>
  <w:style w:type="paragraph" w:customStyle="1" w:styleId="AP">
    <w:name w:val="AP"/>
    <w:basedOn w:val="Normal"/>
    <w:rsid w:val="00745058"/>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745058"/>
    <w:pPr>
      <w:keepNext/>
      <w:keepLines/>
      <w:pBdr>
        <w:top w:val="single" w:sz="4" w:space="1" w:color="auto"/>
      </w:pBdr>
    </w:pPr>
  </w:style>
  <w:style w:type="paragraph" w:customStyle="1" w:styleId="Disc">
    <w:name w:val="Disc"/>
    <w:basedOn w:val="Normal"/>
    <w:next w:val="Normal"/>
    <w:rsid w:val="00745058"/>
    <w:pPr>
      <w:keepNext/>
      <w:keepLines/>
      <w:tabs>
        <w:tab w:val="clear" w:pos="567"/>
        <w:tab w:val="clear" w:pos="851"/>
        <w:tab w:val="clear" w:pos="1134"/>
        <w:tab w:val="clear" w:pos="1418"/>
        <w:tab w:val="clear" w:pos="1701"/>
      </w:tabs>
    </w:pPr>
    <w:rPr>
      <w:b/>
    </w:rPr>
  </w:style>
  <w:style w:type="table" w:styleId="TableGrid">
    <w:name w:val="Table Grid"/>
    <w:basedOn w:val="TableNormal"/>
    <w:rsid w:val="007450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endaHeader">
    <w:name w:val="AgendaHeader"/>
    <w:basedOn w:val="Normal"/>
    <w:rsid w:val="00745058"/>
    <w:pPr>
      <w:keepNext/>
      <w:pBdr>
        <w:top w:val="single" w:sz="4" w:space="1" w:color="auto"/>
        <w:left w:val="single" w:sz="4" w:space="4" w:color="auto"/>
        <w:bottom w:val="single" w:sz="4" w:space="1" w:color="auto"/>
        <w:right w:val="single" w:sz="4" w:space="4" w:color="auto"/>
      </w:pBdr>
    </w:pPr>
    <w:rPr>
      <w:b/>
      <w:color w:val="0000FF"/>
    </w:rPr>
  </w:style>
  <w:style w:type="character" w:styleId="FollowedHyperlink">
    <w:name w:val="FollowedHyperlink"/>
    <w:basedOn w:val="DefaultParagraphFont"/>
    <w:uiPriority w:val="99"/>
    <w:semiHidden/>
    <w:unhideWhenUsed/>
    <w:rsid w:val="00293D1E"/>
    <w:rPr>
      <w:color w:val="800080" w:themeColor="followedHyperlink"/>
      <w:u w:val="single"/>
    </w:rPr>
  </w:style>
  <w:style w:type="paragraph" w:styleId="NormalWeb">
    <w:name w:val="Normal (Web)"/>
    <w:basedOn w:val="Normal"/>
    <w:uiPriority w:val="99"/>
    <w:semiHidden/>
    <w:unhideWhenUsed/>
    <w:rsid w:val="00715EE3"/>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styleId="ListParagraph">
    <w:name w:val="List Paragraph"/>
    <w:basedOn w:val="Normal"/>
    <w:uiPriority w:val="34"/>
    <w:qFormat/>
    <w:rsid w:val="00715EE3"/>
    <w:pPr>
      <w:tabs>
        <w:tab w:val="clear" w:pos="567"/>
        <w:tab w:val="clear" w:pos="851"/>
        <w:tab w:val="clear" w:pos="1134"/>
        <w:tab w:val="clear" w:pos="1418"/>
        <w:tab w:val="clear" w:pos="1701"/>
      </w:tabs>
      <w:spacing w:after="0"/>
      <w:ind w:left="720"/>
      <w:contextualSpacing/>
    </w:pPr>
    <w:rPr>
      <w:rFonts w:ascii="Times New Roman" w:eastAsia="Times New Roman" w:hAnsi="Times New Roman"/>
      <w:sz w:val="24"/>
      <w:szCs w:val="24"/>
      <w:lang w:eastAsia="en-GB"/>
    </w:rPr>
  </w:style>
  <w:style w:type="paragraph" w:customStyle="1" w:styleId="msonormal0">
    <w:name w:val="msonormal"/>
    <w:basedOn w:val="Normal"/>
    <w:rsid w:val="00F846C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customStyle="1" w:styleId="msgentry">
    <w:name w:val="msg_entry"/>
    <w:basedOn w:val="Normal"/>
    <w:rsid w:val="00F846CD"/>
    <w:pPr>
      <w:tabs>
        <w:tab w:val="clear" w:pos="567"/>
        <w:tab w:val="clear" w:pos="851"/>
        <w:tab w:val="clear" w:pos="1134"/>
        <w:tab w:val="clear" w:pos="1418"/>
        <w:tab w:val="clear" w:pos="1701"/>
      </w:tabs>
      <w:spacing w:before="100" w:beforeAutospacing="1" w:after="75"/>
    </w:pPr>
    <w:rPr>
      <w:rFonts w:ascii="Times New Roman" w:eastAsia="Times New Roman" w:hAnsi="Times New Roman"/>
      <w:sz w:val="24"/>
      <w:szCs w:val="24"/>
      <w:lang w:eastAsia="en-GB"/>
    </w:rPr>
  </w:style>
  <w:style w:type="paragraph" w:customStyle="1" w:styleId="anchor">
    <w:name w:val="anchor"/>
    <w:basedOn w:val="Normal"/>
    <w:rsid w:val="00F846C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433143">
      <w:bodyDiv w:val="1"/>
      <w:marLeft w:val="0"/>
      <w:marRight w:val="0"/>
      <w:marTop w:val="0"/>
      <w:marBottom w:val="0"/>
      <w:divBdr>
        <w:top w:val="none" w:sz="0" w:space="0" w:color="auto"/>
        <w:left w:val="none" w:sz="0" w:space="0" w:color="auto"/>
        <w:bottom w:val="none" w:sz="0" w:space="0" w:color="auto"/>
        <w:right w:val="none" w:sz="0" w:space="0" w:color="auto"/>
      </w:divBdr>
    </w:div>
    <w:div w:id="254677099">
      <w:bodyDiv w:val="1"/>
      <w:marLeft w:val="0"/>
      <w:marRight w:val="0"/>
      <w:marTop w:val="0"/>
      <w:marBottom w:val="0"/>
      <w:divBdr>
        <w:top w:val="none" w:sz="0" w:space="0" w:color="auto"/>
        <w:left w:val="none" w:sz="0" w:space="0" w:color="auto"/>
        <w:bottom w:val="none" w:sz="0" w:space="0" w:color="auto"/>
        <w:right w:val="none" w:sz="0" w:space="0" w:color="auto"/>
      </w:divBdr>
    </w:div>
    <w:div w:id="313335398">
      <w:bodyDiv w:val="1"/>
      <w:marLeft w:val="0"/>
      <w:marRight w:val="0"/>
      <w:marTop w:val="0"/>
      <w:marBottom w:val="0"/>
      <w:divBdr>
        <w:top w:val="none" w:sz="0" w:space="0" w:color="auto"/>
        <w:left w:val="none" w:sz="0" w:space="0" w:color="auto"/>
        <w:bottom w:val="none" w:sz="0" w:space="0" w:color="auto"/>
        <w:right w:val="none" w:sz="0" w:space="0" w:color="auto"/>
      </w:divBdr>
    </w:div>
    <w:div w:id="427391412">
      <w:bodyDiv w:val="1"/>
      <w:marLeft w:val="0"/>
      <w:marRight w:val="0"/>
      <w:marTop w:val="0"/>
      <w:marBottom w:val="0"/>
      <w:divBdr>
        <w:top w:val="none" w:sz="0" w:space="0" w:color="auto"/>
        <w:left w:val="none" w:sz="0" w:space="0" w:color="auto"/>
        <w:bottom w:val="none" w:sz="0" w:space="0" w:color="auto"/>
        <w:right w:val="none" w:sz="0" w:space="0" w:color="auto"/>
      </w:divBdr>
      <w:divsChild>
        <w:div w:id="1551266871">
          <w:marLeft w:val="0"/>
          <w:marRight w:val="0"/>
          <w:marTop w:val="0"/>
          <w:marBottom w:val="0"/>
          <w:divBdr>
            <w:top w:val="none" w:sz="0" w:space="0" w:color="auto"/>
            <w:left w:val="none" w:sz="0" w:space="0" w:color="auto"/>
            <w:bottom w:val="none" w:sz="0" w:space="0" w:color="auto"/>
            <w:right w:val="none" w:sz="0" w:space="0" w:color="auto"/>
          </w:divBdr>
        </w:div>
      </w:divsChild>
    </w:div>
    <w:div w:id="441533990">
      <w:bodyDiv w:val="1"/>
      <w:marLeft w:val="45"/>
      <w:marRight w:val="45"/>
      <w:marTop w:val="45"/>
      <w:marBottom w:val="45"/>
      <w:divBdr>
        <w:top w:val="none" w:sz="0" w:space="0" w:color="auto"/>
        <w:left w:val="none" w:sz="0" w:space="0" w:color="auto"/>
        <w:bottom w:val="none" w:sz="0" w:space="0" w:color="auto"/>
        <w:right w:val="none" w:sz="0" w:space="0" w:color="auto"/>
      </w:divBdr>
      <w:divsChild>
        <w:div w:id="819079333">
          <w:marLeft w:val="0"/>
          <w:marRight w:val="0"/>
          <w:marTop w:val="0"/>
          <w:marBottom w:val="75"/>
          <w:divBdr>
            <w:top w:val="none" w:sz="0" w:space="0" w:color="auto"/>
            <w:left w:val="none" w:sz="0" w:space="0" w:color="auto"/>
            <w:bottom w:val="none" w:sz="0" w:space="0" w:color="auto"/>
            <w:right w:val="none" w:sz="0" w:space="0" w:color="auto"/>
          </w:divBdr>
          <w:divsChild>
            <w:div w:id="2055805733">
              <w:marLeft w:val="0"/>
              <w:marRight w:val="0"/>
              <w:marTop w:val="0"/>
              <w:marBottom w:val="0"/>
              <w:divBdr>
                <w:top w:val="none" w:sz="0" w:space="0" w:color="auto"/>
                <w:left w:val="none" w:sz="0" w:space="0" w:color="auto"/>
                <w:bottom w:val="none" w:sz="0" w:space="0" w:color="auto"/>
                <w:right w:val="none" w:sz="0" w:space="0" w:color="auto"/>
              </w:divBdr>
            </w:div>
            <w:div w:id="2062753625">
              <w:marLeft w:val="0"/>
              <w:marRight w:val="0"/>
              <w:marTop w:val="0"/>
              <w:marBottom w:val="0"/>
              <w:divBdr>
                <w:top w:val="none" w:sz="0" w:space="0" w:color="auto"/>
                <w:left w:val="none" w:sz="0" w:space="0" w:color="auto"/>
                <w:bottom w:val="none" w:sz="0" w:space="0" w:color="auto"/>
                <w:right w:val="none" w:sz="0" w:space="0" w:color="auto"/>
              </w:divBdr>
            </w:div>
          </w:divsChild>
        </w:div>
        <w:div w:id="1154182403">
          <w:marLeft w:val="0"/>
          <w:marRight w:val="0"/>
          <w:marTop w:val="0"/>
          <w:marBottom w:val="75"/>
          <w:divBdr>
            <w:top w:val="none" w:sz="0" w:space="0" w:color="auto"/>
            <w:left w:val="none" w:sz="0" w:space="0" w:color="auto"/>
            <w:bottom w:val="none" w:sz="0" w:space="0" w:color="auto"/>
            <w:right w:val="none" w:sz="0" w:space="0" w:color="auto"/>
          </w:divBdr>
          <w:divsChild>
            <w:div w:id="1265501909">
              <w:marLeft w:val="0"/>
              <w:marRight w:val="0"/>
              <w:marTop w:val="0"/>
              <w:marBottom w:val="0"/>
              <w:divBdr>
                <w:top w:val="none" w:sz="0" w:space="0" w:color="auto"/>
                <w:left w:val="none" w:sz="0" w:space="0" w:color="auto"/>
                <w:bottom w:val="none" w:sz="0" w:space="0" w:color="auto"/>
                <w:right w:val="none" w:sz="0" w:space="0" w:color="auto"/>
              </w:divBdr>
            </w:div>
            <w:div w:id="713189719">
              <w:marLeft w:val="0"/>
              <w:marRight w:val="0"/>
              <w:marTop w:val="0"/>
              <w:marBottom w:val="0"/>
              <w:divBdr>
                <w:top w:val="none" w:sz="0" w:space="0" w:color="auto"/>
                <w:left w:val="none" w:sz="0" w:space="0" w:color="auto"/>
                <w:bottom w:val="none" w:sz="0" w:space="0" w:color="auto"/>
                <w:right w:val="none" w:sz="0" w:space="0" w:color="auto"/>
              </w:divBdr>
            </w:div>
          </w:divsChild>
        </w:div>
        <w:div w:id="642194187">
          <w:marLeft w:val="0"/>
          <w:marRight w:val="0"/>
          <w:marTop w:val="0"/>
          <w:marBottom w:val="75"/>
          <w:divBdr>
            <w:top w:val="none" w:sz="0" w:space="0" w:color="auto"/>
            <w:left w:val="none" w:sz="0" w:space="0" w:color="auto"/>
            <w:bottom w:val="none" w:sz="0" w:space="0" w:color="auto"/>
            <w:right w:val="none" w:sz="0" w:space="0" w:color="auto"/>
          </w:divBdr>
          <w:divsChild>
            <w:div w:id="635985578">
              <w:marLeft w:val="0"/>
              <w:marRight w:val="0"/>
              <w:marTop w:val="0"/>
              <w:marBottom w:val="0"/>
              <w:divBdr>
                <w:top w:val="none" w:sz="0" w:space="0" w:color="auto"/>
                <w:left w:val="none" w:sz="0" w:space="0" w:color="auto"/>
                <w:bottom w:val="none" w:sz="0" w:space="0" w:color="auto"/>
                <w:right w:val="none" w:sz="0" w:space="0" w:color="auto"/>
              </w:divBdr>
            </w:div>
            <w:div w:id="911237575">
              <w:marLeft w:val="0"/>
              <w:marRight w:val="0"/>
              <w:marTop w:val="0"/>
              <w:marBottom w:val="0"/>
              <w:divBdr>
                <w:top w:val="none" w:sz="0" w:space="0" w:color="auto"/>
                <w:left w:val="none" w:sz="0" w:space="0" w:color="auto"/>
                <w:bottom w:val="none" w:sz="0" w:space="0" w:color="auto"/>
                <w:right w:val="none" w:sz="0" w:space="0" w:color="auto"/>
              </w:divBdr>
            </w:div>
          </w:divsChild>
        </w:div>
        <w:div w:id="1624724882">
          <w:marLeft w:val="0"/>
          <w:marRight w:val="0"/>
          <w:marTop w:val="0"/>
          <w:marBottom w:val="75"/>
          <w:divBdr>
            <w:top w:val="none" w:sz="0" w:space="0" w:color="auto"/>
            <w:left w:val="none" w:sz="0" w:space="0" w:color="auto"/>
            <w:bottom w:val="none" w:sz="0" w:space="0" w:color="auto"/>
            <w:right w:val="none" w:sz="0" w:space="0" w:color="auto"/>
          </w:divBdr>
          <w:divsChild>
            <w:div w:id="340089289">
              <w:marLeft w:val="0"/>
              <w:marRight w:val="0"/>
              <w:marTop w:val="0"/>
              <w:marBottom w:val="0"/>
              <w:divBdr>
                <w:top w:val="none" w:sz="0" w:space="0" w:color="auto"/>
                <w:left w:val="none" w:sz="0" w:space="0" w:color="auto"/>
                <w:bottom w:val="none" w:sz="0" w:space="0" w:color="auto"/>
                <w:right w:val="none" w:sz="0" w:space="0" w:color="auto"/>
              </w:divBdr>
            </w:div>
            <w:div w:id="466624076">
              <w:marLeft w:val="0"/>
              <w:marRight w:val="0"/>
              <w:marTop w:val="0"/>
              <w:marBottom w:val="0"/>
              <w:divBdr>
                <w:top w:val="none" w:sz="0" w:space="0" w:color="auto"/>
                <w:left w:val="none" w:sz="0" w:space="0" w:color="auto"/>
                <w:bottom w:val="none" w:sz="0" w:space="0" w:color="auto"/>
                <w:right w:val="none" w:sz="0" w:space="0" w:color="auto"/>
              </w:divBdr>
            </w:div>
          </w:divsChild>
        </w:div>
        <w:div w:id="1843083635">
          <w:marLeft w:val="0"/>
          <w:marRight w:val="0"/>
          <w:marTop w:val="0"/>
          <w:marBottom w:val="75"/>
          <w:divBdr>
            <w:top w:val="none" w:sz="0" w:space="0" w:color="auto"/>
            <w:left w:val="none" w:sz="0" w:space="0" w:color="auto"/>
            <w:bottom w:val="none" w:sz="0" w:space="0" w:color="auto"/>
            <w:right w:val="none" w:sz="0" w:space="0" w:color="auto"/>
          </w:divBdr>
          <w:divsChild>
            <w:div w:id="1377043590">
              <w:marLeft w:val="0"/>
              <w:marRight w:val="0"/>
              <w:marTop w:val="0"/>
              <w:marBottom w:val="0"/>
              <w:divBdr>
                <w:top w:val="none" w:sz="0" w:space="0" w:color="auto"/>
                <w:left w:val="none" w:sz="0" w:space="0" w:color="auto"/>
                <w:bottom w:val="none" w:sz="0" w:space="0" w:color="auto"/>
                <w:right w:val="none" w:sz="0" w:space="0" w:color="auto"/>
              </w:divBdr>
            </w:div>
            <w:div w:id="32928802">
              <w:marLeft w:val="0"/>
              <w:marRight w:val="0"/>
              <w:marTop w:val="0"/>
              <w:marBottom w:val="0"/>
              <w:divBdr>
                <w:top w:val="none" w:sz="0" w:space="0" w:color="auto"/>
                <w:left w:val="none" w:sz="0" w:space="0" w:color="auto"/>
                <w:bottom w:val="none" w:sz="0" w:space="0" w:color="auto"/>
                <w:right w:val="none" w:sz="0" w:space="0" w:color="auto"/>
              </w:divBdr>
            </w:div>
          </w:divsChild>
        </w:div>
        <w:div w:id="1260676186">
          <w:marLeft w:val="0"/>
          <w:marRight w:val="0"/>
          <w:marTop w:val="0"/>
          <w:marBottom w:val="75"/>
          <w:divBdr>
            <w:top w:val="none" w:sz="0" w:space="0" w:color="auto"/>
            <w:left w:val="none" w:sz="0" w:space="0" w:color="auto"/>
            <w:bottom w:val="none" w:sz="0" w:space="0" w:color="auto"/>
            <w:right w:val="none" w:sz="0" w:space="0" w:color="auto"/>
          </w:divBdr>
          <w:divsChild>
            <w:div w:id="342980112">
              <w:marLeft w:val="0"/>
              <w:marRight w:val="0"/>
              <w:marTop w:val="0"/>
              <w:marBottom w:val="0"/>
              <w:divBdr>
                <w:top w:val="none" w:sz="0" w:space="0" w:color="auto"/>
                <w:left w:val="none" w:sz="0" w:space="0" w:color="auto"/>
                <w:bottom w:val="none" w:sz="0" w:space="0" w:color="auto"/>
                <w:right w:val="none" w:sz="0" w:space="0" w:color="auto"/>
              </w:divBdr>
            </w:div>
            <w:div w:id="1588463275">
              <w:marLeft w:val="0"/>
              <w:marRight w:val="0"/>
              <w:marTop w:val="0"/>
              <w:marBottom w:val="0"/>
              <w:divBdr>
                <w:top w:val="none" w:sz="0" w:space="0" w:color="auto"/>
                <w:left w:val="none" w:sz="0" w:space="0" w:color="auto"/>
                <w:bottom w:val="none" w:sz="0" w:space="0" w:color="auto"/>
                <w:right w:val="none" w:sz="0" w:space="0" w:color="auto"/>
              </w:divBdr>
            </w:div>
          </w:divsChild>
        </w:div>
        <w:div w:id="318771837">
          <w:marLeft w:val="0"/>
          <w:marRight w:val="0"/>
          <w:marTop w:val="0"/>
          <w:marBottom w:val="75"/>
          <w:divBdr>
            <w:top w:val="none" w:sz="0" w:space="0" w:color="auto"/>
            <w:left w:val="none" w:sz="0" w:space="0" w:color="auto"/>
            <w:bottom w:val="none" w:sz="0" w:space="0" w:color="auto"/>
            <w:right w:val="none" w:sz="0" w:space="0" w:color="auto"/>
          </w:divBdr>
          <w:divsChild>
            <w:div w:id="1978292484">
              <w:marLeft w:val="0"/>
              <w:marRight w:val="0"/>
              <w:marTop w:val="0"/>
              <w:marBottom w:val="0"/>
              <w:divBdr>
                <w:top w:val="none" w:sz="0" w:space="0" w:color="auto"/>
                <w:left w:val="none" w:sz="0" w:space="0" w:color="auto"/>
                <w:bottom w:val="none" w:sz="0" w:space="0" w:color="auto"/>
                <w:right w:val="none" w:sz="0" w:space="0" w:color="auto"/>
              </w:divBdr>
            </w:div>
            <w:div w:id="477576760">
              <w:marLeft w:val="0"/>
              <w:marRight w:val="0"/>
              <w:marTop w:val="0"/>
              <w:marBottom w:val="0"/>
              <w:divBdr>
                <w:top w:val="none" w:sz="0" w:space="0" w:color="auto"/>
                <w:left w:val="none" w:sz="0" w:space="0" w:color="auto"/>
                <w:bottom w:val="none" w:sz="0" w:space="0" w:color="auto"/>
                <w:right w:val="none" w:sz="0" w:space="0" w:color="auto"/>
              </w:divBdr>
            </w:div>
          </w:divsChild>
        </w:div>
        <w:div w:id="1621643223">
          <w:marLeft w:val="0"/>
          <w:marRight w:val="0"/>
          <w:marTop w:val="0"/>
          <w:marBottom w:val="75"/>
          <w:divBdr>
            <w:top w:val="none" w:sz="0" w:space="0" w:color="auto"/>
            <w:left w:val="none" w:sz="0" w:space="0" w:color="auto"/>
            <w:bottom w:val="none" w:sz="0" w:space="0" w:color="auto"/>
            <w:right w:val="none" w:sz="0" w:space="0" w:color="auto"/>
          </w:divBdr>
          <w:divsChild>
            <w:div w:id="1123882250">
              <w:marLeft w:val="0"/>
              <w:marRight w:val="0"/>
              <w:marTop w:val="0"/>
              <w:marBottom w:val="0"/>
              <w:divBdr>
                <w:top w:val="none" w:sz="0" w:space="0" w:color="auto"/>
                <w:left w:val="none" w:sz="0" w:space="0" w:color="auto"/>
                <w:bottom w:val="none" w:sz="0" w:space="0" w:color="auto"/>
                <w:right w:val="none" w:sz="0" w:space="0" w:color="auto"/>
              </w:divBdr>
            </w:div>
            <w:div w:id="1004011943">
              <w:marLeft w:val="0"/>
              <w:marRight w:val="0"/>
              <w:marTop w:val="0"/>
              <w:marBottom w:val="0"/>
              <w:divBdr>
                <w:top w:val="none" w:sz="0" w:space="0" w:color="auto"/>
                <w:left w:val="none" w:sz="0" w:space="0" w:color="auto"/>
                <w:bottom w:val="none" w:sz="0" w:space="0" w:color="auto"/>
                <w:right w:val="none" w:sz="0" w:space="0" w:color="auto"/>
              </w:divBdr>
            </w:div>
          </w:divsChild>
        </w:div>
        <w:div w:id="1330982020">
          <w:marLeft w:val="0"/>
          <w:marRight w:val="0"/>
          <w:marTop w:val="0"/>
          <w:marBottom w:val="75"/>
          <w:divBdr>
            <w:top w:val="none" w:sz="0" w:space="0" w:color="auto"/>
            <w:left w:val="none" w:sz="0" w:space="0" w:color="auto"/>
            <w:bottom w:val="none" w:sz="0" w:space="0" w:color="auto"/>
            <w:right w:val="none" w:sz="0" w:space="0" w:color="auto"/>
          </w:divBdr>
          <w:divsChild>
            <w:div w:id="318270696">
              <w:marLeft w:val="0"/>
              <w:marRight w:val="0"/>
              <w:marTop w:val="0"/>
              <w:marBottom w:val="0"/>
              <w:divBdr>
                <w:top w:val="none" w:sz="0" w:space="0" w:color="auto"/>
                <w:left w:val="none" w:sz="0" w:space="0" w:color="auto"/>
                <w:bottom w:val="none" w:sz="0" w:space="0" w:color="auto"/>
                <w:right w:val="none" w:sz="0" w:space="0" w:color="auto"/>
              </w:divBdr>
            </w:div>
            <w:div w:id="384062799">
              <w:marLeft w:val="0"/>
              <w:marRight w:val="0"/>
              <w:marTop w:val="0"/>
              <w:marBottom w:val="0"/>
              <w:divBdr>
                <w:top w:val="none" w:sz="0" w:space="0" w:color="auto"/>
                <w:left w:val="none" w:sz="0" w:space="0" w:color="auto"/>
                <w:bottom w:val="none" w:sz="0" w:space="0" w:color="auto"/>
                <w:right w:val="none" w:sz="0" w:space="0" w:color="auto"/>
              </w:divBdr>
            </w:div>
          </w:divsChild>
        </w:div>
        <w:div w:id="2028172820">
          <w:marLeft w:val="0"/>
          <w:marRight w:val="0"/>
          <w:marTop w:val="0"/>
          <w:marBottom w:val="75"/>
          <w:divBdr>
            <w:top w:val="none" w:sz="0" w:space="0" w:color="auto"/>
            <w:left w:val="none" w:sz="0" w:space="0" w:color="auto"/>
            <w:bottom w:val="none" w:sz="0" w:space="0" w:color="auto"/>
            <w:right w:val="none" w:sz="0" w:space="0" w:color="auto"/>
          </w:divBdr>
          <w:divsChild>
            <w:div w:id="1254582491">
              <w:marLeft w:val="0"/>
              <w:marRight w:val="0"/>
              <w:marTop w:val="0"/>
              <w:marBottom w:val="0"/>
              <w:divBdr>
                <w:top w:val="none" w:sz="0" w:space="0" w:color="auto"/>
                <w:left w:val="none" w:sz="0" w:space="0" w:color="auto"/>
                <w:bottom w:val="none" w:sz="0" w:space="0" w:color="auto"/>
                <w:right w:val="none" w:sz="0" w:space="0" w:color="auto"/>
              </w:divBdr>
            </w:div>
            <w:div w:id="1232544583">
              <w:marLeft w:val="0"/>
              <w:marRight w:val="0"/>
              <w:marTop w:val="0"/>
              <w:marBottom w:val="0"/>
              <w:divBdr>
                <w:top w:val="none" w:sz="0" w:space="0" w:color="auto"/>
                <w:left w:val="none" w:sz="0" w:space="0" w:color="auto"/>
                <w:bottom w:val="none" w:sz="0" w:space="0" w:color="auto"/>
                <w:right w:val="none" w:sz="0" w:space="0" w:color="auto"/>
              </w:divBdr>
            </w:div>
          </w:divsChild>
        </w:div>
        <w:div w:id="1834490266">
          <w:marLeft w:val="0"/>
          <w:marRight w:val="0"/>
          <w:marTop w:val="0"/>
          <w:marBottom w:val="75"/>
          <w:divBdr>
            <w:top w:val="none" w:sz="0" w:space="0" w:color="auto"/>
            <w:left w:val="none" w:sz="0" w:space="0" w:color="auto"/>
            <w:bottom w:val="none" w:sz="0" w:space="0" w:color="auto"/>
            <w:right w:val="none" w:sz="0" w:space="0" w:color="auto"/>
          </w:divBdr>
          <w:divsChild>
            <w:div w:id="271862022">
              <w:marLeft w:val="0"/>
              <w:marRight w:val="0"/>
              <w:marTop w:val="0"/>
              <w:marBottom w:val="0"/>
              <w:divBdr>
                <w:top w:val="none" w:sz="0" w:space="0" w:color="auto"/>
                <w:left w:val="none" w:sz="0" w:space="0" w:color="auto"/>
                <w:bottom w:val="none" w:sz="0" w:space="0" w:color="auto"/>
                <w:right w:val="none" w:sz="0" w:space="0" w:color="auto"/>
              </w:divBdr>
            </w:div>
            <w:div w:id="293223251">
              <w:marLeft w:val="0"/>
              <w:marRight w:val="0"/>
              <w:marTop w:val="0"/>
              <w:marBottom w:val="0"/>
              <w:divBdr>
                <w:top w:val="none" w:sz="0" w:space="0" w:color="auto"/>
                <w:left w:val="none" w:sz="0" w:space="0" w:color="auto"/>
                <w:bottom w:val="none" w:sz="0" w:space="0" w:color="auto"/>
                <w:right w:val="none" w:sz="0" w:space="0" w:color="auto"/>
              </w:divBdr>
            </w:div>
          </w:divsChild>
        </w:div>
        <w:div w:id="1029793291">
          <w:marLeft w:val="0"/>
          <w:marRight w:val="0"/>
          <w:marTop w:val="0"/>
          <w:marBottom w:val="75"/>
          <w:divBdr>
            <w:top w:val="none" w:sz="0" w:space="0" w:color="auto"/>
            <w:left w:val="none" w:sz="0" w:space="0" w:color="auto"/>
            <w:bottom w:val="none" w:sz="0" w:space="0" w:color="auto"/>
            <w:right w:val="none" w:sz="0" w:space="0" w:color="auto"/>
          </w:divBdr>
          <w:divsChild>
            <w:div w:id="1175341603">
              <w:marLeft w:val="0"/>
              <w:marRight w:val="0"/>
              <w:marTop w:val="0"/>
              <w:marBottom w:val="0"/>
              <w:divBdr>
                <w:top w:val="none" w:sz="0" w:space="0" w:color="auto"/>
                <w:left w:val="none" w:sz="0" w:space="0" w:color="auto"/>
                <w:bottom w:val="none" w:sz="0" w:space="0" w:color="auto"/>
                <w:right w:val="none" w:sz="0" w:space="0" w:color="auto"/>
              </w:divBdr>
            </w:div>
            <w:div w:id="818424730">
              <w:marLeft w:val="0"/>
              <w:marRight w:val="0"/>
              <w:marTop w:val="0"/>
              <w:marBottom w:val="0"/>
              <w:divBdr>
                <w:top w:val="none" w:sz="0" w:space="0" w:color="auto"/>
                <w:left w:val="none" w:sz="0" w:space="0" w:color="auto"/>
                <w:bottom w:val="none" w:sz="0" w:space="0" w:color="auto"/>
                <w:right w:val="none" w:sz="0" w:space="0" w:color="auto"/>
              </w:divBdr>
            </w:div>
          </w:divsChild>
        </w:div>
        <w:div w:id="849635704">
          <w:marLeft w:val="0"/>
          <w:marRight w:val="0"/>
          <w:marTop w:val="0"/>
          <w:marBottom w:val="75"/>
          <w:divBdr>
            <w:top w:val="none" w:sz="0" w:space="0" w:color="auto"/>
            <w:left w:val="none" w:sz="0" w:space="0" w:color="auto"/>
            <w:bottom w:val="none" w:sz="0" w:space="0" w:color="auto"/>
            <w:right w:val="none" w:sz="0" w:space="0" w:color="auto"/>
          </w:divBdr>
          <w:divsChild>
            <w:div w:id="1251038896">
              <w:marLeft w:val="0"/>
              <w:marRight w:val="0"/>
              <w:marTop w:val="0"/>
              <w:marBottom w:val="0"/>
              <w:divBdr>
                <w:top w:val="none" w:sz="0" w:space="0" w:color="auto"/>
                <w:left w:val="none" w:sz="0" w:space="0" w:color="auto"/>
                <w:bottom w:val="none" w:sz="0" w:space="0" w:color="auto"/>
                <w:right w:val="none" w:sz="0" w:space="0" w:color="auto"/>
              </w:divBdr>
            </w:div>
            <w:div w:id="754329063">
              <w:marLeft w:val="0"/>
              <w:marRight w:val="0"/>
              <w:marTop w:val="0"/>
              <w:marBottom w:val="0"/>
              <w:divBdr>
                <w:top w:val="none" w:sz="0" w:space="0" w:color="auto"/>
                <w:left w:val="none" w:sz="0" w:space="0" w:color="auto"/>
                <w:bottom w:val="none" w:sz="0" w:space="0" w:color="auto"/>
                <w:right w:val="none" w:sz="0" w:space="0" w:color="auto"/>
              </w:divBdr>
            </w:div>
          </w:divsChild>
        </w:div>
        <w:div w:id="2035694502">
          <w:marLeft w:val="0"/>
          <w:marRight w:val="0"/>
          <w:marTop w:val="0"/>
          <w:marBottom w:val="75"/>
          <w:divBdr>
            <w:top w:val="none" w:sz="0" w:space="0" w:color="auto"/>
            <w:left w:val="none" w:sz="0" w:space="0" w:color="auto"/>
            <w:bottom w:val="none" w:sz="0" w:space="0" w:color="auto"/>
            <w:right w:val="none" w:sz="0" w:space="0" w:color="auto"/>
          </w:divBdr>
          <w:divsChild>
            <w:div w:id="1255241433">
              <w:marLeft w:val="0"/>
              <w:marRight w:val="0"/>
              <w:marTop w:val="0"/>
              <w:marBottom w:val="0"/>
              <w:divBdr>
                <w:top w:val="none" w:sz="0" w:space="0" w:color="auto"/>
                <w:left w:val="none" w:sz="0" w:space="0" w:color="auto"/>
                <w:bottom w:val="none" w:sz="0" w:space="0" w:color="auto"/>
                <w:right w:val="none" w:sz="0" w:space="0" w:color="auto"/>
              </w:divBdr>
            </w:div>
            <w:div w:id="2146123460">
              <w:marLeft w:val="0"/>
              <w:marRight w:val="0"/>
              <w:marTop w:val="0"/>
              <w:marBottom w:val="0"/>
              <w:divBdr>
                <w:top w:val="none" w:sz="0" w:space="0" w:color="auto"/>
                <w:left w:val="none" w:sz="0" w:space="0" w:color="auto"/>
                <w:bottom w:val="none" w:sz="0" w:space="0" w:color="auto"/>
                <w:right w:val="none" w:sz="0" w:space="0" w:color="auto"/>
              </w:divBdr>
            </w:div>
          </w:divsChild>
        </w:div>
        <w:div w:id="428743707">
          <w:marLeft w:val="0"/>
          <w:marRight w:val="0"/>
          <w:marTop w:val="0"/>
          <w:marBottom w:val="75"/>
          <w:divBdr>
            <w:top w:val="none" w:sz="0" w:space="0" w:color="auto"/>
            <w:left w:val="none" w:sz="0" w:space="0" w:color="auto"/>
            <w:bottom w:val="none" w:sz="0" w:space="0" w:color="auto"/>
            <w:right w:val="none" w:sz="0" w:space="0" w:color="auto"/>
          </w:divBdr>
          <w:divsChild>
            <w:div w:id="1684672670">
              <w:marLeft w:val="0"/>
              <w:marRight w:val="0"/>
              <w:marTop w:val="0"/>
              <w:marBottom w:val="0"/>
              <w:divBdr>
                <w:top w:val="none" w:sz="0" w:space="0" w:color="auto"/>
                <w:left w:val="none" w:sz="0" w:space="0" w:color="auto"/>
                <w:bottom w:val="none" w:sz="0" w:space="0" w:color="auto"/>
                <w:right w:val="none" w:sz="0" w:space="0" w:color="auto"/>
              </w:divBdr>
            </w:div>
            <w:div w:id="97875810">
              <w:marLeft w:val="0"/>
              <w:marRight w:val="0"/>
              <w:marTop w:val="0"/>
              <w:marBottom w:val="0"/>
              <w:divBdr>
                <w:top w:val="none" w:sz="0" w:space="0" w:color="auto"/>
                <w:left w:val="none" w:sz="0" w:space="0" w:color="auto"/>
                <w:bottom w:val="none" w:sz="0" w:space="0" w:color="auto"/>
                <w:right w:val="none" w:sz="0" w:space="0" w:color="auto"/>
              </w:divBdr>
            </w:div>
          </w:divsChild>
        </w:div>
        <w:div w:id="1520702567">
          <w:marLeft w:val="0"/>
          <w:marRight w:val="0"/>
          <w:marTop w:val="0"/>
          <w:marBottom w:val="75"/>
          <w:divBdr>
            <w:top w:val="none" w:sz="0" w:space="0" w:color="auto"/>
            <w:left w:val="none" w:sz="0" w:space="0" w:color="auto"/>
            <w:bottom w:val="none" w:sz="0" w:space="0" w:color="auto"/>
            <w:right w:val="none" w:sz="0" w:space="0" w:color="auto"/>
          </w:divBdr>
          <w:divsChild>
            <w:div w:id="1406995821">
              <w:marLeft w:val="0"/>
              <w:marRight w:val="0"/>
              <w:marTop w:val="0"/>
              <w:marBottom w:val="0"/>
              <w:divBdr>
                <w:top w:val="none" w:sz="0" w:space="0" w:color="auto"/>
                <w:left w:val="none" w:sz="0" w:space="0" w:color="auto"/>
                <w:bottom w:val="none" w:sz="0" w:space="0" w:color="auto"/>
                <w:right w:val="none" w:sz="0" w:space="0" w:color="auto"/>
              </w:divBdr>
            </w:div>
            <w:div w:id="137916206">
              <w:marLeft w:val="0"/>
              <w:marRight w:val="0"/>
              <w:marTop w:val="0"/>
              <w:marBottom w:val="0"/>
              <w:divBdr>
                <w:top w:val="none" w:sz="0" w:space="0" w:color="auto"/>
                <w:left w:val="none" w:sz="0" w:space="0" w:color="auto"/>
                <w:bottom w:val="none" w:sz="0" w:space="0" w:color="auto"/>
                <w:right w:val="none" w:sz="0" w:space="0" w:color="auto"/>
              </w:divBdr>
            </w:div>
          </w:divsChild>
        </w:div>
        <w:div w:id="1583493568">
          <w:marLeft w:val="0"/>
          <w:marRight w:val="0"/>
          <w:marTop w:val="0"/>
          <w:marBottom w:val="75"/>
          <w:divBdr>
            <w:top w:val="none" w:sz="0" w:space="0" w:color="auto"/>
            <w:left w:val="none" w:sz="0" w:space="0" w:color="auto"/>
            <w:bottom w:val="none" w:sz="0" w:space="0" w:color="auto"/>
            <w:right w:val="none" w:sz="0" w:space="0" w:color="auto"/>
          </w:divBdr>
          <w:divsChild>
            <w:div w:id="1044014429">
              <w:marLeft w:val="0"/>
              <w:marRight w:val="0"/>
              <w:marTop w:val="0"/>
              <w:marBottom w:val="0"/>
              <w:divBdr>
                <w:top w:val="none" w:sz="0" w:space="0" w:color="auto"/>
                <w:left w:val="none" w:sz="0" w:space="0" w:color="auto"/>
                <w:bottom w:val="none" w:sz="0" w:space="0" w:color="auto"/>
                <w:right w:val="none" w:sz="0" w:space="0" w:color="auto"/>
              </w:divBdr>
            </w:div>
            <w:div w:id="1364666957">
              <w:marLeft w:val="0"/>
              <w:marRight w:val="0"/>
              <w:marTop w:val="0"/>
              <w:marBottom w:val="0"/>
              <w:divBdr>
                <w:top w:val="none" w:sz="0" w:space="0" w:color="auto"/>
                <w:left w:val="none" w:sz="0" w:space="0" w:color="auto"/>
                <w:bottom w:val="none" w:sz="0" w:space="0" w:color="auto"/>
                <w:right w:val="none" w:sz="0" w:space="0" w:color="auto"/>
              </w:divBdr>
            </w:div>
          </w:divsChild>
        </w:div>
        <w:div w:id="789863589">
          <w:marLeft w:val="0"/>
          <w:marRight w:val="0"/>
          <w:marTop w:val="0"/>
          <w:marBottom w:val="75"/>
          <w:divBdr>
            <w:top w:val="none" w:sz="0" w:space="0" w:color="auto"/>
            <w:left w:val="none" w:sz="0" w:space="0" w:color="auto"/>
            <w:bottom w:val="none" w:sz="0" w:space="0" w:color="auto"/>
            <w:right w:val="none" w:sz="0" w:space="0" w:color="auto"/>
          </w:divBdr>
          <w:divsChild>
            <w:div w:id="903955756">
              <w:marLeft w:val="0"/>
              <w:marRight w:val="0"/>
              <w:marTop w:val="0"/>
              <w:marBottom w:val="0"/>
              <w:divBdr>
                <w:top w:val="none" w:sz="0" w:space="0" w:color="auto"/>
                <w:left w:val="none" w:sz="0" w:space="0" w:color="auto"/>
                <w:bottom w:val="none" w:sz="0" w:space="0" w:color="auto"/>
                <w:right w:val="none" w:sz="0" w:space="0" w:color="auto"/>
              </w:divBdr>
            </w:div>
            <w:div w:id="1403796822">
              <w:marLeft w:val="0"/>
              <w:marRight w:val="0"/>
              <w:marTop w:val="0"/>
              <w:marBottom w:val="0"/>
              <w:divBdr>
                <w:top w:val="none" w:sz="0" w:space="0" w:color="auto"/>
                <w:left w:val="none" w:sz="0" w:space="0" w:color="auto"/>
                <w:bottom w:val="none" w:sz="0" w:space="0" w:color="auto"/>
                <w:right w:val="none" w:sz="0" w:space="0" w:color="auto"/>
              </w:divBdr>
            </w:div>
          </w:divsChild>
        </w:div>
        <w:div w:id="977342354">
          <w:marLeft w:val="0"/>
          <w:marRight w:val="0"/>
          <w:marTop w:val="0"/>
          <w:marBottom w:val="75"/>
          <w:divBdr>
            <w:top w:val="none" w:sz="0" w:space="0" w:color="auto"/>
            <w:left w:val="none" w:sz="0" w:space="0" w:color="auto"/>
            <w:bottom w:val="none" w:sz="0" w:space="0" w:color="auto"/>
            <w:right w:val="none" w:sz="0" w:space="0" w:color="auto"/>
          </w:divBdr>
          <w:divsChild>
            <w:div w:id="1379889131">
              <w:marLeft w:val="0"/>
              <w:marRight w:val="0"/>
              <w:marTop w:val="0"/>
              <w:marBottom w:val="0"/>
              <w:divBdr>
                <w:top w:val="none" w:sz="0" w:space="0" w:color="auto"/>
                <w:left w:val="none" w:sz="0" w:space="0" w:color="auto"/>
                <w:bottom w:val="none" w:sz="0" w:space="0" w:color="auto"/>
                <w:right w:val="none" w:sz="0" w:space="0" w:color="auto"/>
              </w:divBdr>
            </w:div>
            <w:div w:id="851533305">
              <w:marLeft w:val="0"/>
              <w:marRight w:val="0"/>
              <w:marTop w:val="0"/>
              <w:marBottom w:val="0"/>
              <w:divBdr>
                <w:top w:val="none" w:sz="0" w:space="0" w:color="auto"/>
                <w:left w:val="none" w:sz="0" w:space="0" w:color="auto"/>
                <w:bottom w:val="none" w:sz="0" w:space="0" w:color="auto"/>
                <w:right w:val="none" w:sz="0" w:space="0" w:color="auto"/>
              </w:divBdr>
            </w:div>
          </w:divsChild>
        </w:div>
        <w:div w:id="686980606">
          <w:marLeft w:val="0"/>
          <w:marRight w:val="0"/>
          <w:marTop w:val="0"/>
          <w:marBottom w:val="75"/>
          <w:divBdr>
            <w:top w:val="none" w:sz="0" w:space="0" w:color="auto"/>
            <w:left w:val="none" w:sz="0" w:space="0" w:color="auto"/>
            <w:bottom w:val="none" w:sz="0" w:space="0" w:color="auto"/>
            <w:right w:val="none" w:sz="0" w:space="0" w:color="auto"/>
          </w:divBdr>
          <w:divsChild>
            <w:div w:id="1309242953">
              <w:marLeft w:val="0"/>
              <w:marRight w:val="0"/>
              <w:marTop w:val="0"/>
              <w:marBottom w:val="0"/>
              <w:divBdr>
                <w:top w:val="none" w:sz="0" w:space="0" w:color="auto"/>
                <w:left w:val="none" w:sz="0" w:space="0" w:color="auto"/>
                <w:bottom w:val="none" w:sz="0" w:space="0" w:color="auto"/>
                <w:right w:val="none" w:sz="0" w:space="0" w:color="auto"/>
              </w:divBdr>
            </w:div>
            <w:div w:id="191387315">
              <w:marLeft w:val="0"/>
              <w:marRight w:val="0"/>
              <w:marTop w:val="0"/>
              <w:marBottom w:val="0"/>
              <w:divBdr>
                <w:top w:val="none" w:sz="0" w:space="0" w:color="auto"/>
                <w:left w:val="none" w:sz="0" w:space="0" w:color="auto"/>
                <w:bottom w:val="none" w:sz="0" w:space="0" w:color="auto"/>
                <w:right w:val="none" w:sz="0" w:space="0" w:color="auto"/>
              </w:divBdr>
            </w:div>
          </w:divsChild>
        </w:div>
        <w:div w:id="645934207">
          <w:marLeft w:val="0"/>
          <w:marRight w:val="0"/>
          <w:marTop w:val="0"/>
          <w:marBottom w:val="75"/>
          <w:divBdr>
            <w:top w:val="none" w:sz="0" w:space="0" w:color="auto"/>
            <w:left w:val="none" w:sz="0" w:space="0" w:color="auto"/>
            <w:bottom w:val="none" w:sz="0" w:space="0" w:color="auto"/>
            <w:right w:val="none" w:sz="0" w:space="0" w:color="auto"/>
          </w:divBdr>
          <w:divsChild>
            <w:div w:id="952394932">
              <w:marLeft w:val="0"/>
              <w:marRight w:val="0"/>
              <w:marTop w:val="0"/>
              <w:marBottom w:val="0"/>
              <w:divBdr>
                <w:top w:val="none" w:sz="0" w:space="0" w:color="auto"/>
                <w:left w:val="none" w:sz="0" w:space="0" w:color="auto"/>
                <w:bottom w:val="none" w:sz="0" w:space="0" w:color="auto"/>
                <w:right w:val="none" w:sz="0" w:space="0" w:color="auto"/>
              </w:divBdr>
            </w:div>
            <w:div w:id="1654094918">
              <w:marLeft w:val="0"/>
              <w:marRight w:val="0"/>
              <w:marTop w:val="0"/>
              <w:marBottom w:val="0"/>
              <w:divBdr>
                <w:top w:val="none" w:sz="0" w:space="0" w:color="auto"/>
                <w:left w:val="none" w:sz="0" w:space="0" w:color="auto"/>
                <w:bottom w:val="none" w:sz="0" w:space="0" w:color="auto"/>
                <w:right w:val="none" w:sz="0" w:space="0" w:color="auto"/>
              </w:divBdr>
            </w:div>
          </w:divsChild>
        </w:div>
        <w:div w:id="247084002">
          <w:marLeft w:val="0"/>
          <w:marRight w:val="0"/>
          <w:marTop w:val="0"/>
          <w:marBottom w:val="75"/>
          <w:divBdr>
            <w:top w:val="none" w:sz="0" w:space="0" w:color="auto"/>
            <w:left w:val="none" w:sz="0" w:space="0" w:color="auto"/>
            <w:bottom w:val="none" w:sz="0" w:space="0" w:color="auto"/>
            <w:right w:val="none" w:sz="0" w:space="0" w:color="auto"/>
          </w:divBdr>
          <w:divsChild>
            <w:div w:id="333997646">
              <w:marLeft w:val="0"/>
              <w:marRight w:val="0"/>
              <w:marTop w:val="0"/>
              <w:marBottom w:val="0"/>
              <w:divBdr>
                <w:top w:val="none" w:sz="0" w:space="0" w:color="auto"/>
                <w:left w:val="none" w:sz="0" w:space="0" w:color="auto"/>
                <w:bottom w:val="none" w:sz="0" w:space="0" w:color="auto"/>
                <w:right w:val="none" w:sz="0" w:space="0" w:color="auto"/>
              </w:divBdr>
            </w:div>
            <w:div w:id="1482775312">
              <w:marLeft w:val="0"/>
              <w:marRight w:val="0"/>
              <w:marTop w:val="0"/>
              <w:marBottom w:val="0"/>
              <w:divBdr>
                <w:top w:val="none" w:sz="0" w:space="0" w:color="auto"/>
                <w:left w:val="none" w:sz="0" w:space="0" w:color="auto"/>
                <w:bottom w:val="none" w:sz="0" w:space="0" w:color="auto"/>
                <w:right w:val="none" w:sz="0" w:space="0" w:color="auto"/>
              </w:divBdr>
            </w:div>
          </w:divsChild>
        </w:div>
        <w:div w:id="1003316160">
          <w:marLeft w:val="0"/>
          <w:marRight w:val="0"/>
          <w:marTop w:val="0"/>
          <w:marBottom w:val="75"/>
          <w:divBdr>
            <w:top w:val="none" w:sz="0" w:space="0" w:color="auto"/>
            <w:left w:val="none" w:sz="0" w:space="0" w:color="auto"/>
            <w:bottom w:val="none" w:sz="0" w:space="0" w:color="auto"/>
            <w:right w:val="none" w:sz="0" w:space="0" w:color="auto"/>
          </w:divBdr>
          <w:divsChild>
            <w:div w:id="2095936993">
              <w:marLeft w:val="0"/>
              <w:marRight w:val="0"/>
              <w:marTop w:val="0"/>
              <w:marBottom w:val="0"/>
              <w:divBdr>
                <w:top w:val="none" w:sz="0" w:space="0" w:color="auto"/>
                <w:left w:val="none" w:sz="0" w:space="0" w:color="auto"/>
                <w:bottom w:val="none" w:sz="0" w:space="0" w:color="auto"/>
                <w:right w:val="none" w:sz="0" w:space="0" w:color="auto"/>
              </w:divBdr>
            </w:div>
            <w:div w:id="1597328391">
              <w:marLeft w:val="0"/>
              <w:marRight w:val="0"/>
              <w:marTop w:val="0"/>
              <w:marBottom w:val="0"/>
              <w:divBdr>
                <w:top w:val="none" w:sz="0" w:space="0" w:color="auto"/>
                <w:left w:val="none" w:sz="0" w:space="0" w:color="auto"/>
                <w:bottom w:val="none" w:sz="0" w:space="0" w:color="auto"/>
                <w:right w:val="none" w:sz="0" w:space="0" w:color="auto"/>
              </w:divBdr>
            </w:div>
          </w:divsChild>
        </w:div>
        <w:div w:id="225335789">
          <w:marLeft w:val="0"/>
          <w:marRight w:val="0"/>
          <w:marTop w:val="0"/>
          <w:marBottom w:val="75"/>
          <w:divBdr>
            <w:top w:val="none" w:sz="0" w:space="0" w:color="auto"/>
            <w:left w:val="none" w:sz="0" w:space="0" w:color="auto"/>
            <w:bottom w:val="none" w:sz="0" w:space="0" w:color="auto"/>
            <w:right w:val="none" w:sz="0" w:space="0" w:color="auto"/>
          </w:divBdr>
          <w:divsChild>
            <w:div w:id="1861432593">
              <w:marLeft w:val="0"/>
              <w:marRight w:val="0"/>
              <w:marTop w:val="0"/>
              <w:marBottom w:val="0"/>
              <w:divBdr>
                <w:top w:val="none" w:sz="0" w:space="0" w:color="auto"/>
                <w:left w:val="none" w:sz="0" w:space="0" w:color="auto"/>
                <w:bottom w:val="none" w:sz="0" w:space="0" w:color="auto"/>
                <w:right w:val="none" w:sz="0" w:space="0" w:color="auto"/>
              </w:divBdr>
            </w:div>
            <w:div w:id="1518156317">
              <w:marLeft w:val="0"/>
              <w:marRight w:val="0"/>
              <w:marTop w:val="0"/>
              <w:marBottom w:val="0"/>
              <w:divBdr>
                <w:top w:val="none" w:sz="0" w:space="0" w:color="auto"/>
                <w:left w:val="none" w:sz="0" w:space="0" w:color="auto"/>
                <w:bottom w:val="none" w:sz="0" w:space="0" w:color="auto"/>
                <w:right w:val="none" w:sz="0" w:space="0" w:color="auto"/>
              </w:divBdr>
            </w:div>
          </w:divsChild>
        </w:div>
        <w:div w:id="714544587">
          <w:marLeft w:val="0"/>
          <w:marRight w:val="0"/>
          <w:marTop w:val="0"/>
          <w:marBottom w:val="75"/>
          <w:divBdr>
            <w:top w:val="none" w:sz="0" w:space="0" w:color="auto"/>
            <w:left w:val="none" w:sz="0" w:space="0" w:color="auto"/>
            <w:bottom w:val="none" w:sz="0" w:space="0" w:color="auto"/>
            <w:right w:val="none" w:sz="0" w:space="0" w:color="auto"/>
          </w:divBdr>
          <w:divsChild>
            <w:div w:id="198980194">
              <w:marLeft w:val="0"/>
              <w:marRight w:val="0"/>
              <w:marTop w:val="0"/>
              <w:marBottom w:val="0"/>
              <w:divBdr>
                <w:top w:val="none" w:sz="0" w:space="0" w:color="auto"/>
                <w:left w:val="none" w:sz="0" w:space="0" w:color="auto"/>
                <w:bottom w:val="none" w:sz="0" w:space="0" w:color="auto"/>
                <w:right w:val="none" w:sz="0" w:space="0" w:color="auto"/>
              </w:divBdr>
            </w:div>
            <w:div w:id="43330114">
              <w:marLeft w:val="0"/>
              <w:marRight w:val="0"/>
              <w:marTop w:val="0"/>
              <w:marBottom w:val="0"/>
              <w:divBdr>
                <w:top w:val="none" w:sz="0" w:space="0" w:color="auto"/>
                <w:left w:val="none" w:sz="0" w:space="0" w:color="auto"/>
                <w:bottom w:val="none" w:sz="0" w:space="0" w:color="auto"/>
                <w:right w:val="none" w:sz="0" w:space="0" w:color="auto"/>
              </w:divBdr>
            </w:div>
          </w:divsChild>
        </w:div>
        <w:div w:id="1189178532">
          <w:marLeft w:val="0"/>
          <w:marRight w:val="0"/>
          <w:marTop w:val="0"/>
          <w:marBottom w:val="75"/>
          <w:divBdr>
            <w:top w:val="none" w:sz="0" w:space="0" w:color="auto"/>
            <w:left w:val="none" w:sz="0" w:space="0" w:color="auto"/>
            <w:bottom w:val="none" w:sz="0" w:space="0" w:color="auto"/>
            <w:right w:val="none" w:sz="0" w:space="0" w:color="auto"/>
          </w:divBdr>
          <w:divsChild>
            <w:div w:id="181936986">
              <w:marLeft w:val="0"/>
              <w:marRight w:val="0"/>
              <w:marTop w:val="0"/>
              <w:marBottom w:val="0"/>
              <w:divBdr>
                <w:top w:val="none" w:sz="0" w:space="0" w:color="auto"/>
                <w:left w:val="none" w:sz="0" w:space="0" w:color="auto"/>
                <w:bottom w:val="none" w:sz="0" w:space="0" w:color="auto"/>
                <w:right w:val="none" w:sz="0" w:space="0" w:color="auto"/>
              </w:divBdr>
            </w:div>
            <w:div w:id="1136293765">
              <w:marLeft w:val="0"/>
              <w:marRight w:val="0"/>
              <w:marTop w:val="0"/>
              <w:marBottom w:val="0"/>
              <w:divBdr>
                <w:top w:val="none" w:sz="0" w:space="0" w:color="auto"/>
                <w:left w:val="none" w:sz="0" w:space="0" w:color="auto"/>
                <w:bottom w:val="none" w:sz="0" w:space="0" w:color="auto"/>
                <w:right w:val="none" w:sz="0" w:space="0" w:color="auto"/>
              </w:divBdr>
            </w:div>
          </w:divsChild>
        </w:div>
        <w:div w:id="843201718">
          <w:marLeft w:val="0"/>
          <w:marRight w:val="0"/>
          <w:marTop w:val="0"/>
          <w:marBottom w:val="75"/>
          <w:divBdr>
            <w:top w:val="none" w:sz="0" w:space="0" w:color="auto"/>
            <w:left w:val="none" w:sz="0" w:space="0" w:color="auto"/>
            <w:bottom w:val="none" w:sz="0" w:space="0" w:color="auto"/>
            <w:right w:val="none" w:sz="0" w:space="0" w:color="auto"/>
          </w:divBdr>
          <w:divsChild>
            <w:div w:id="91898626">
              <w:marLeft w:val="0"/>
              <w:marRight w:val="0"/>
              <w:marTop w:val="0"/>
              <w:marBottom w:val="0"/>
              <w:divBdr>
                <w:top w:val="none" w:sz="0" w:space="0" w:color="auto"/>
                <w:left w:val="none" w:sz="0" w:space="0" w:color="auto"/>
                <w:bottom w:val="none" w:sz="0" w:space="0" w:color="auto"/>
                <w:right w:val="none" w:sz="0" w:space="0" w:color="auto"/>
              </w:divBdr>
            </w:div>
            <w:div w:id="933591887">
              <w:marLeft w:val="0"/>
              <w:marRight w:val="0"/>
              <w:marTop w:val="0"/>
              <w:marBottom w:val="0"/>
              <w:divBdr>
                <w:top w:val="none" w:sz="0" w:space="0" w:color="auto"/>
                <w:left w:val="none" w:sz="0" w:space="0" w:color="auto"/>
                <w:bottom w:val="none" w:sz="0" w:space="0" w:color="auto"/>
                <w:right w:val="none" w:sz="0" w:space="0" w:color="auto"/>
              </w:divBdr>
            </w:div>
          </w:divsChild>
        </w:div>
        <w:div w:id="1704133960">
          <w:marLeft w:val="0"/>
          <w:marRight w:val="0"/>
          <w:marTop w:val="0"/>
          <w:marBottom w:val="75"/>
          <w:divBdr>
            <w:top w:val="none" w:sz="0" w:space="0" w:color="auto"/>
            <w:left w:val="none" w:sz="0" w:space="0" w:color="auto"/>
            <w:bottom w:val="none" w:sz="0" w:space="0" w:color="auto"/>
            <w:right w:val="none" w:sz="0" w:space="0" w:color="auto"/>
          </w:divBdr>
          <w:divsChild>
            <w:div w:id="559098115">
              <w:marLeft w:val="0"/>
              <w:marRight w:val="0"/>
              <w:marTop w:val="0"/>
              <w:marBottom w:val="0"/>
              <w:divBdr>
                <w:top w:val="none" w:sz="0" w:space="0" w:color="auto"/>
                <w:left w:val="none" w:sz="0" w:space="0" w:color="auto"/>
                <w:bottom w:val="none" w:sz="0" w:space="0" w:color="auto"/>
                <w:right w:val="none" w:sz="0" w:space="0" w:color="auto"/>
              </w:divBdr>
            </w:div>
            <w:div w:id="1918518630">
              <w:marLeft w:val="0"/>
              <w:marRight w:val="0"/>
              <w:marTop w:val="0"/>
              <w:marBottom w:val="0"/>
              <w:divBdr>
                <w:top w:val="none" w:sz="0" w:space="0" w:color="auto"/>
                <w:left w:val="none" w:sz="0" w:space="0" w:color="auto"/>
                <w:bottom w:val="none" w:sz="0" w:space="0" w:color="auto"/>
                <w:right w:val="none" w:sz="0" w:space="0" w:color="auto"/>
              </w:divBdr>
            </w:div>
          </w:divsChild>
        </w:div>
        <w:div w:id="110250727">
          <w:marLeft w:val="0"/>
          <w:marRight w:val="0"/>
          <w:marTop w:val="0"/>
          <w:marBottom w:val="75"/>
          <w:divBdr>
            <w:top w:val="none" w:sz="0" w:space="0" w:color="auto"/>
            <w:left w:val="none" w:sz="0" w:space="0" w:color="auto"/>
            <w:bottom w:val="none" w:sz="0" w:space="0" w:color="auto"/>
            <w:right w:val="none" w:sz="0" w:space="0" w:color="auto"/>
          </w:divBdr>
          <w:divsChild>
            <w:div w:id="863397528">
              <w:marLeft w:val="0"/>
              <w:marRight w:val="0"/>
              <w:marTop w:val="0"/>
              <w:marBottom w:val="0"/>
              <w:divBdr>
                <w:top w:val="none" w:sz="0" w:space="0" w:color="auto"/>
                <w:left w:val="none" w:sz="0" w:space="0" w:color="auto"/>
                <w:bottom w:val="none" w:sz="0" w:space="0" w:color="auto"/>
                <w:right w:val="none" w:sz="0" w:space="0" w:color="auto"/>
              </w:divBdr>
            </w:div>
            <w:div w:id="226720360">
              <w:marLeft w:val="0"/>
              <w:marRight w:val="0"/>
              <w:marTop w:val="0"/>
              <w:marBottom w:val="0"/>
              <w:divBdr>
                <w:top w:val="none" w:sz="0" w:space="0" w:color="auto"/>
                <w:left w:val="none" w:sz="0" w:space="0" w:color="auto"/>
                <w:bottom w:val="none" w:sz="0" w:space="0" w:color="auto"/>
                <w:right w:val="none" w:sz="0" w:space="0" w:color="auto"/>
              </w:divBdr>
            </w:div>
          </w:divsChild>
        </w:div>
        <w:div w:id="1946035572">
          <w:marLeft w:val="0"/>
          <w:marRight w:val="0"/>
          <w:marTop w:val="0"/>
          <w:marBottom w:val="75"/>
          <w:divBdr>
            <w:top w:val="none" w:sz="0" w:space="0" w:color="auto"/>
            <w:left w:val="none" w:sz="0" w:space="0" w:color="auto"/>
            <w:bottom w:val="none" w:sz="0" w:space="0" w:color="auto"/>
            <w:right w:val="none" w:sz="0" w:space="0" w:color="auto"/>
          </w:divBdr>
          <w:divsChild>
            <w:div w:id="201095050">
              <w:marLeft w:val="0"/>
              <w:marRight w:val="0"/>
              <w:marTop w:val="0"/>
              <w:marBottom w:val="0"/>
              <w:divBdr>
                <w:top w:val="none" w:sz="0" w:space="0" w:color="auto"/>
                <w:left w:val="none" w:sz="0" w:space="0" w:color="auto"/>
                <w:bottom w:val="none" w:sz="0" w:space="0" w:color="auto"/>
                <w:right w:val="none" w:sz="0" w:space="0" w:color="auto"/>
              </w:divBdr>
            </w:div>
            <w:div w:id="545602731">
              <w:marLeft w:val="0"/>
              <w:marRight w:val="0"/>
              <w:marTop w:val="0"/>
              <w:marBottom w:val="0"/>
              <w:divBdr>
                <w:top w:val="none" w:sz="0" w:space="0" w:color="auto"/>
                <w:left w:val="none" w:sz="0" w:space="0" w:color="auto"/>
                <w:bottom w:val="none" w:sz="0" w:space="0" w:color="auto"/>
                <w:right w:val="none" w:sz="0" w:space="0" w:color="auto"/>
              </w:divBdr>
            </w:div>
          </w:divsChild>
        </w:div>
        <w:div w:id="1169784562">
          <w:marLeft w:val="0"/>
          <w:marRight w:val="0"/>
          <w:marTop w:val="0"/>
          <w:marBottom w:val="75"/>
          <w:divBdr>
            <w:top w:val="none" w:sz="0" w:space="0" w:color="auto"/>
            <w:left w:val="none" w:sz="0" w:space="0" w:color="auto"/>
            <w:bottom w:val="none" w:sz="0" w:space="0" w:color="auto"/>
            <w:right w:val="none" w:sz="0" w:space="0" w:color="auto"/>
          </w:divBdr>
          <w:divsChild>
            <w:div w:id="1574855669">
              <w:marLeft w:val="0"/>
              <w:marRight w:val="0"/>
              <w:marTop w:val="0"/>
              <w:marBottom w:val="0"/>
              <w:divBdr>
                <w:top w:val="none" w:sz="0" w:space="0" w:color="auto"/>
                <w:left w:val="none" w:sz="0" w:space="0" w:color="auto"/>
                <w:bottom w:val="none" w:sz="0" w:space="0" w:color="auto"/>
                <w:right w:val="none" w:sz="0" w:space="0" w:color="auto"/>
              </w:divBdr>
            </w:div>
            <w:div w:id="1310089228">
              <w:marLeft w:val="0"/>
              <w:marRight w:val="0"/>
              <w:marTop w:val="0"/>
              <w:marBottom w:val="0"/>
              <w:divBdr>
                <w:top w:val="none" w:sz="0" w:space="0" w:color="auto"/>
                <w:left w:val="none" w:sz="0" w:space="0" w:color="auto"/>
                <w:bottom w:val="none" w:sz="0" w:space="0" w:color="auto"/>
                <w:right w:val="none" w:sz="0" w:space="0" w:color="auto"/>
              </w:divBdr>
            </w:div>
          </w:divsChild>
        </w:div>
        <w:div w:id="1424761342">
          <w:marLeft w:val="0"/>
          <w:marRight w:val="0"/>
          <w:marTop w:val="0"/>
          <w:marBottom w:val="75"/>
          <w:divBdr>
            <w:top w:val="none" w:sz="0" w:space="0" w:color="auto"/>
            <w:left w:val="none" w:sz="0" w:space="0" w:color="auto"/>
            <w:bottom w:val="none" w:sz="0" w:space="0" w:color="auto"/>
            <w:right w:val="none" w:sz="0" w:space="0" w:color="auto"/>
          </w:divBdr>
          <w:divsChild>
            <w:div w:id="1158812729">
              <w:marLeft w:val="0"/>
              <w:marRight w:val="0"/>
              <w:marTop w:val="0"/>
              <w:marBottom w:val="0"/>
              <w:divBdr>
                <w:top w:val="none" w:sz="0" w:space="0" w:color="auto"/>
                <w:left w:val="none" w:sz="0" w:space="0" w:color="auto"/>
                <w:bottom w:val="none" w:sz="0" w:space="0" w:color="auto"/>
                <w:right w:val="none" w:sz="0" w:space="0" w:color="auto"/>
              </w:divBdr>
            </w:div>
            <w:div w:id="1609967377">
              <w:marLeft w:val="0"/>
              <w:marRight w:val="0"/>
              <w:marTop w:val="0"/>
              <w:marBottom w:val="0"/>
              <w:divBdr>
                <w:top w:val="none" w:sz="0" w:space="0" w:color="auto"/>
                <w:left w:val="none" w:sz="0" w:space="0" w:color="auto"/>
                <w:bottom w:val="none" w:sz="0" w:space="0" w:color="auto"/>
                <w:right w:val="none" w:sz="0" w:space="0" w:color="auto"/>
              </w:divBdr>
            </w:div>
          </w:divsChild>
        </w:div>
        <w:div w:id="709719792">
          <w:marLeft w:val="0"/>
          <w:marRight w:val="0"/>
          <w:marTop w:val="0"/>
          <w:marBottom w:val="75"/>
          <w:divBdr>
            <w:top w:val="none" w:sz="0" w:space="0" w:color="auto"/>
            <w:left w:val="none" w:sz="0" w:space="0" w:color="auto"/>
            <w:bottom w:val="none" w:sz="0" w:space="0" w:color="auto"/>
            <w:right w:val="none" w:sz="0" w:space="0" w:color="auto"/>
          </w:divBdr>
          <w:divsChild>
            <w:div w:id="275648649">
              <w:marLeft w:val="0"/>
              <w:marRight w:val="0"/>
              <w:marTop w:val="0"/>
              <w:marBottom w:val="0"/>
              <w:divBdr>
                <w:top w:val="none" w:sz="0" w:space="0" w:color="auto"/>
                <w:left w:val="none" w:sz="0" w:space="0" w:color="auto"/>
                <w:bottom w:val="none" w:sz="0" w:space="0" w:color="auto"/>
                <w:right w:val="none" w:sz="0" w:space="0" w:color="auto"/>
              </w:divBdr>
            </w:div>
            <w:div w:id="1786726396">
              <w:marLeft w:val="0"/>
              <w:marRight w:val="0"/>
              <w:marTop w:val="0"/>
              <w:marBottom w:val="0"/>
              <w:divBdr>
                <w:top w:val="none" w:sz="0" w:space="0" w:color="auto"/>
                <w:left w:val="none" w:sz="0" w:space="0" w:color="auto"/>
                <w:bottom w:val="none" w:sz="0" w:space="0" w:color="auto"/>
                <w:right w:val="none" w:sz="0" w:space="0" w:color="auto"/>
              </w:divBdr>
            </w:div>
          </w:divsChild>
        </w:div>
        <w:div w:id="599796059">
          <w:marLeft w:val="0"/>
          <w:marRight w:val="0"/>
          <w:marTop w:val="0"/>
          <w:marBottom w:val="75"/>
          <w:divBdr>
            <w:top w:val="none" w:sz="0" w:space="0" w:color="auto"/>
            <w:left w:val="none" w:sz="0" w:space="0" w:color="auto"/>
            <w:bottom w:val="none" w:sz="0" w:space="0" w:color="auto"/>
            <w:right w:val="none" w:sz="0" w:space="0" w:color="auto"/>
          </w:divBdr>
          <w:divsChild>
            <w:div w:id="277874477">
              <w:marLeft w:val="0"/>
              <w:marRight w:val="0"/>
              <w:marTop w:val="0"/>
              <w:marBottom w:val="0"/>
              <w:divBdr>
                <w:top w:val="none" w:sz="0" w:space="0" w:color="auto"/>
                <w:left w:val="none" w:sz="0" w:space="0" w:color="auto"/>
                <w:bottom w:val="none" w:sz="0" w:space="0" w:color="auto"/>
                <w:right w:val="none" w:sz="0" w:space="0" w:color="auto"/>
              </w:divBdr>
            </w:div>
            <w:div w:id="1700544220">
              <w:marLeft w:val="0"/>
              <w:marRight w:val="0"/>
              <w:marTop w:val="0"/>
              <w:marBottom w:val="0"/>
              <w:divBdr>
                <w:top w:val="none" w:sz="0" w:space="0" w:color="auto"/>
                <w:left w:val="none" w:sz="0" w:space="0" w:color="auto"/>
                <w:bottom w:val="none" w:sz="0" w:space="0" w:color="auto"/>
                <w:right w:val="none" w:sz="0" w:space="0" w:color="auto"/>
              </w:divBdr>
            </w:div>
          </w:divsChild>
        </w:div>
        <w:div w:id="1157115548">
          <w:marLeft w:val="0"/>
          <w:marRight w:val="0"/>
          <w:marTop w:val="0"/>
          <w:marBottom w:val="75"/>
          <w:divBdr>
            <w:top w:val="none" w:sz="0" w:space="0" w:color="auto"/>
            <w:left w:val="none" w:sz="0" w:space="0" w:color="auto"/>
            <w:bottom w:val="none" w:sz="0" w:space="0" w:color="auto"/>
            <w:right w:val="none" w:sz="0" w:space="0" w:color="auto"/>
          </w:divBdr>
          <w:divsChild>
            <w:div w:id="381173988">
              <w:marLeft w:val="0"/>
              <w:marRight w:val="0"/>
              <w:marTop w:val="0"/>
              <w:marBottom w:val="0"/>
              <w:divBdr>
                <w:top w:val="none" w:sz="0" w:space="0" w:color="auto"/>
                <w:left w:val="none" w:sz="0" w:space="0" w:color="auto"/>
                <w:bottom w:val="none" w:sz="0" w:space="0" w:color="auto"/>
                <w:right w:val="none" w:sz="0" w:space="0" w:color="auto"/>
              </w:divBdr>
            </w:div>
            <w:div w:id="195392945">
              <w:marLeft w:val="0"/>
              <w:marRight w:val="0"/>
              <w:marTop w:val="0"/>
              <w:marBottom w:val="0"/>
              <w:divBdr>
                <w:top w:val="none" w:sz="0" w:space="0" w:color="auto"/>
                <w:left w:val="none" w:sz="0" w:space="0" w:color="auto"/>
                <w:bottom w:val="none" w:sz="0" w:space="0" w:color="auto"/>
                <w:right w:val="none" w:sz="0" w:space="0" w:color="auto"/>
              </w:divBdr>
            </w:div>
          </w:divsChild>
        </w:div>
        <w:div w:id="929390994">
          <w:marLeft w:val="0"/>
          <w:marRight w:val="0"/>
          <w:marTop w:val="0"/>
          <w:marBottom w:val="75"/>
          <w:divBdr>
            <w:top w:val="none" w:sz="0" w:space="0" w:color="auto"/>
            <w:left w:val="none" w:sz="0" w:space="0" w:color="auto"/>
            <w:bottom w:val="none" w:sz="0" w:space="0" w:color="auto"/>
            <w:right w:val="none" w:sz="0" w:space="0" w:color="auto"/>
          </w:divBdr>
          <w:divsChild>
            <w:div w:id="552694349">
              <w:marLeft w:val="0"/>
              <w:marRight w:val="0"/>
              <w:marTop w:val="0"/>
              <w:marBottom w:val="0"/>
              <w:divBdr>
                <w:top w:val="none" w:sz="0" w:space="0" w:color="auto"/>
                <w:left w:val="none" w:sz="0" w:space="0" w:color="auto"/>
                <w:bottom w:val="none" w:sz="0" w:space="0" w:color="auto"/>
                <w:right w:val="none" w:sz="0" w:space="0" w:color="auto"/>
              </w:divBdr>
            </w:div>
            <w:div w:id="224754451">
              <w:marLeft w:val="0"/>
              <w:marRight w:val="0"/>
              <w:marTop w:val="0"/>
              <w:marBottom w:val="0"/>
              <w:divBdr>
                <w:top w:val="none" w:sz="0" w:space="0" w:color="auto"/>
                <w:left w:val="none" w:sz="0" w:space="0" w:color="auto"/>
                <w:bottom w:val="none" w:sz="0" w:space="0" w:color="auto"/>
                <w:right w:val="none" w:sz="0" w:space="0" w:color="auto"/>
              </w:divBdr>
            </w:div>
          </w:divsChild>
        </w:div>
        <w:div w:id="363750670">
          <w:marLeft w:val="0"/>
          <w:marRight w:val="0"/>
          <w:marTop w:val="0"/>
          <w:marBottom w:val="75"/>
          <w:divBdr>
            <w:top w:val="none" w:sz="0" w:space="0" w:color="auto"/>
            <w:left w:val="none" w:sz="0" w:space="0" w:color="auto"/>
            <w:bottom w:val="none" w:sz="0" w:space="0" w:color="auto"/>
            <w:right w:val="none" w:sz="0" w:space="0" w:color="auto"/>
          </w:divBdr>
          <w:divsChild>
            <w:div w:id="808519108">
              <w:marLeft w:val="0"/>
              <w:marRight w:val="0"/>
              <w:marTop w:val="0"/>
              <w:marBottom w:val="0"/>
              <w:divBdr>
                <w:top w:val="none" w:sz="0" w:space="0" w:color="auto"/>
                <w:left w:val="none" w:sz="0" w:space="0" w:color="auto"/>
                <w:bottom w:val="none" w:sz="0" w:space="0" w:color="auto"/>
                <w:right w:val="none" w:sz="0" w:space="0" w:color="auto"/>
              </w:divBdr>
            </w:div>
            <w:div w:id="930703905">
              <w:marLeft w:val="0"/>
              <w:marRight w:val="0"/>
              <w:marTop w:val="0"/>
              <w:marBottom w:val="0"/>
              <w:divBdr>
                <w:top w:val="none" w:sz="0" w:space="0" w:color="auto"/>
                <w:left w:val="none" w:sz="0" w:space="0" w:color="auto"/>
                <w:bottom w:val="none" w:sz="0" w:space="0" w:color="auto"/>
                <w:right w:val="none" w:sz="0" w:space="0" w:color="auto"/>
              </w:divBdr>
            </w:div>
          </w:divsChild>
        </w:div>
        <w:div w:id="1016351249">
          <w:marLeft w:val="0"/>
          <w:marRight w:val="0"/>
          <w:marTop w:val="0"/>
          <w:marBottom w:val="75"/>
          <w:divBdr>
            <w:top w:val="none" w:sz="0" w:space="0" w:color="auto"/>
            <w:left w:val="none" w:sz="0" w:space="0" w:color="auto"/>
            <w:bottom w:val="none" w:sz="0" w:space="0" w:color="auto"/>
            <w:right w:val="none" w:sz="0" w:space="0" w:color="auto"/>
          </w:divBdr>
          <w:divsChild>
            <w:div w:id="2060548812">
              <w:marLeft w:val="0"/>
              <w:marRight w:val="0"/>
              <w:marTop w:val="0"/>
              <w:marBottom w:val="0"/>
              <w:divBdr>
                <w:top w:val="none" w:sz="0" w:space="0" w:color="auto"/>
                <w:left w:val="none" w:sz="0" w:space="0" w:color="auto"/>
                <w:bottom w:val="none" w:sz="0" w:space="0" w:color="auto"/>
                <w:right w:val="none" w:sz="0" w:space="0" w:color="auto"/>
              </w:divBdr>
            </w:div>
            <w:div w:id="322127361">
              <w:marLeft w:val="0"/>
              <w:marRight w:val="0"/>
              <w:marTop w:val="0"/>
              <w:marBottom w:val="0"/>
              <w:divBdr>
                <w:top w:val="none" w:sz="0" w:space="0" w:color="auto"/>
                <w:left w:val="none" w:sz="0" w:space="0" w:color="auto"/>
                <w:bottom w:val="none" w:sz="0" w:space="0" w:color="auto"/>
                <w:right w:val="none" w:sz="0" w:space="0" w:color="auto"/>
              </w:divBdr>
            </w:div>
          </w:divsChild>
        </w:div>
        <w:div w:id="1472212657">
          <w:marLeft w:val="0"/>
          <w:marRight w:val="0"/>
          <w:marTop w:val="0"/>
          <w:marBottom w:val="75"/>
          <w:divBdr>
            <w:top w:val="none" w:sz="0" w:space="0" w:color="auto"/>
            <w:left w:val="none" w:sz="0" w:space="0" w:color="auto"/>
            <w:bottom w:val="none" w:sz="0" w:space="0" w:color="auto"/>
            <w:right w:val="none" w:sz="0" w:space="0" w:color="auto"/>
          </w:divBdr>
          <w:divsChild>
            <w:div w:id="307898576">
              <w:marLeft w:val="0"/>
              <w:marRight w:val="0"/>
              <w:marTop w:val="0"/>
              <w:marBottom w:val="0"/>
              <w:divBdr>
                <w:top w:val="none" w:sz="0" w:space="0" w:color="auto"/>
                <w:left w:val="none" w:sz="0" w:space="0" w:color="auto"/>
                <w:bottom w:val="none" w:sz="0" w:space="0" w:color="auto"/>
                <w:right w:val="none" w:sz="0" w:space="0" w:color="auto"/>
              </w:divBdr>
            </w:div>
            <w:div w:id="1154686156">
              <w:marLeft w:val="0"/>
              <w:marRight w:val="0"/>
              <w:marTop w:val="0"/>
              <w:marBottom w:val="0"/>
              <w:divBdr>
                <w:top w:val="none" w:sz="0" w:space="0" w:color="auto"/>
                <w:left w:val="none" w:sz="0" w:space="0" w:color="auto"/>
                <w:bottom w:val="none" w:sz="0" w:space="0" w:color="auto"/>
                <w:right w:val="none" w:sz="0" w:space="0" w:color="auto"/>
              </w:divBdr>
            </w:div>
          </w:divsChild>
        </w:div>
        <w:div w:id="1593859123">
          <w:marLeft w:val="0"/>
          <w:marRight w:val="0"/>
          <w:marTop w:val="0"/>
          <w:marBottom w:val="75"/>
          <w:divBdr>
            <w:top w:val="none" w:sz="0" w:space="0" w:color="auto"/>
            <w:left w:val="none" w:sz="0" w:space="0" w:color="auto"/>
            <w:bottom w:val="none" w:sz="0" w:space="0" w:color="auto"/>
            <w:right w:val="none" w:sz="0" w:space="0" w:color="auto"/>
          </w:divBdr>
          <w:divsChild>
            <w:div w:id="1647314794">
              <w:marLeft w:val="0"/>
              <w:marRight w:val="0"/>
              <w:marTop w:val="0"/>
              <w:marBottom w:val="0"/>
              <w:divBdr>
                <w:top w:val="none" w:sz="0" w:space="0" w:color="auto"/>
                <w:left w:val="none" w:sz="0" w:space="0" w:color="auto"/>
                <w:bottom w:val="none" w:sz="0" w:space="0" w:color="auto"/>
                <w:right w:val="none" w:sz="0" w:space="0" w:color="auto"/>
              </w:divBdr>
            </w:div>
            <w:div w:id="44180518">
              <w:marLeft w:val="0"/>
              <w:marRight w:val="0"/>
              <w:marTop w:val="0"/>
              <w:marBottom w:val="0"/>
              <w:divBdr>
                <w:top w:val="none" w:sz="0" w:space="0" w:color="auto"/>
                <w:left w:val="none" w:sz="0" w:space="0" w:color="auto"/>
                <w:bottom w:val="none" w:sz="0" w:space="0" w:color="auto"/>
                <w:right w:val="none" w:sz="0" w:space="0" w:color="auto"/>
              </w:divBdr>
            </w:div>
          </w:divsChild>
        </w:div>
        <w:div w:id="1110317518">
          <w:marLeft w:val="0"/>
          <w:marRight w:val="0"/>
          <w:marTop w:val="0"/>
          <w:marBottom w:val="75"/>
          <w:divBdr>
            <w:top w:val="none" w:sz="0" w:space="0" w:color="auto"/>
            <w:left w:val="none" w:sz="0" w:space="0" w:color="auto"/>
            <w:bottom w:val="none" w:sz="0" w:space="0" w:color="auto"/>
            <w:right w:val="none" w:sz="0" w:space="0" w:color="auto"/>
          </w:divBdr>
          <w:divsChild>
            <w:div w:id="653491694">
              <w:marLeft w:val="0"/>
              <w:marRight w:val="0"/>
              <w:marTop w:val="0"/>
              <w:marBottom w:val="0"/>
              <w:divBdr>
                <w:top w:val="none" w:sz="0" w:space="0" w:color="auto"/>
                <w:left w:val="none" w:sz="0" w:space="0" w:color="auto"/>
                <w:bottom w:val="none" w:sz="0" w:space="0" w:color="auto"/>
                <w:right w:val="none" w:sz="0" w:space="0" w:color="auto"/>
              </w:divBdr>
            </w:div>
            <w:div w:id="780758329">
              <w:marLeft w:val="0"/>
              <w:marRight w:val="0"/>
              <w:marTop w:val="0"/>
              <w:marBottom w:val="0"/>
              <w:divBdr>
                <w:top w:val="none" w:sz="0" w:space="0" w:color="auto"/>
                <w:left w:val="none" w:sz="0" w:space="0" w:color="auto"/>
                <w:bottom w:val="none" w:sz="0" w:space="0" w:color="auto"/>
                <w:right w:val="none" w:sz="0" w:space="0" w:color="auto"/>
              </w:divBdr>
            </w:div>
          </w:divsChild>
        </w:div>
        <w:div w:id="1897010778">
          <w:marLeft w:val="0"/>
          <w:marRight w:val="0"/>
          <w:marTop w:val="0"/>
          <w:marBottom w:val="75"/>
          <w:divBdr>
            <w:top w:val="none" w:sz="0" w:space="0" w:color="auto"/>
            <w:left w:val="none" w:sz="0" w:space="0" w:color="auto"/>
            <w:bottom w:val="none" w:sz="0" w:space="0" w:color="auto"/>
            <w:right w:val="none" w:sz="0" w:space="0" w:color="auto"/>
          </w:divBdr>
          <w:divsChild>
            <w:div w:id="297607238">
              <w:marLeft w:val="0"/>
              <w:marRight w:val="0"/>
              <w:marTop w:val="0"/>
              <w:marBottom w:val="0"/>
              <w:divBdr>
                <w:top w:val="none" w:sz="0" w:space="0" w:color="auto"/>
                <w:left w:val="none" w:sz="0" w:space="0" w:color="auto"/>
                <w:bottom w:val="none" w:sz="0" w:space="0" w:color="auto"/>
                <w:right w:val="none" w:sz="0" w:space="0" w:color="auto"/>
              </w:divBdr>
            </w:div>
            <w:div w:id="954672427">
              <w:marLeft w:val="0"/>
              <w:marRight w:val="0"/>
              <w:marTop w:val="0"/>
              <w:marBottom w:val="0"/>
              <w:divBdr>
                <w:top w:val="none" w:sz="0" w:space="0" w:color="auto"/>
                <w:left w:val="none" w:sz="0" w:space="0" w:color="auto"/>
                <w:bottom w:val="none" w:sz="0" w:space="0" w:color="auto"/>
                <w:right w:val="none" w:sz="0" w:space="0" w:color="auto"/>
              </w:divBdr>
            </w:div>
          </w:divsChild>
        </w:div>
        <w:div w:id="817377847">
          <w:marLeft w:val="0"/>
          <w:marRight w:val="0"/>
          <w:marTop w:val="0"/>
          <w:marBottom w:val="75"/>
          <w:divBdr>
            <w:top w:val="none" w:sz="0" w:space="0" w:color="auto"/>
            <w:left w:val="none" w:sz="0" w:space="0" w:color="auto"/>
            <w:bottom w:val="none" w:sz="0" w:space="0" w:color="auto"/>
            <w:right w:val="none" w:sz="0" w:space="0" w:color="auto"/>
          </w:divBdr>
          <w:divsChild>
            <w:div w:id="435637637">
              <w:marLeft w:val="0"/>
              <w:marRight w:val="0"/>
              <w:marTop w:val="0"/>
              <w:marBottom w:val="0"/>
              <w:divBdr>
                <w:top w:val="none" w:sz="0" w:space="0" w:color="auto"/>
                <w:left w:val="none" w:sz="0" w:space="0" w:color="auto"/>
                <w:bottom w:val="none" w:sz="0" w:space="0" w:color="auto"/>
                <w:right w:val="none" w:sz="0" w:space="0" w:color="auto"/>
              </w:divBdr>
            </w:div>
            <w:div w:id="123349420">
              <w:marLeft w:val="0"/>
              <w:marRight w:val="0"/>
              <w:marTop w:val="0"/>
              <w:marBottom w:val="0"/>
              <w:divBdr>
                <w:top w:val="none" w:sz="0" w:space="0" w:color="auto"/>
                <w:left w:val="none" w:sz="0" w:space="0" w:color="auto"/>
                <w:bottom w:val="none" w:sz="0" w:space="0" w:color="auto"/>
                <w:right w:val="none" w:sz="0" w:space="0" w:color="auto"/>
              </w:divBdr>
            </w:div>
          </w:divsChild>
        </w:div>
        <w:div w:id="1881437544">
          <w:marLeft w:val="0"/>
          <w:marRight w:val="0"/>
          <w:marTop w:val="0"/>
          <w:marBottom w:val="75"/>
          <w:divBdr>
            <w:top w:val="none" w:sz="0" w:space="0" w:color="auto"/>
            <w:left w:val="none" w:sz="0" w:space="0" w:color="auto"/>
            <w:bottom w:val="none" w:sz="0" w:space="0" w:color="auto"/>
            <w:right w:val="none" w:sz="0" w:space="0" w:color="auto"/>
          </w:divBdr>
          <w:divsChild>
            <w:div w:id="1961763544">
              <w:marLeft w:val="0"/>
              <w:marRight w:val="0"/>
              <w:marTop w:val="0"/>
              <w:marBottom w:val="0"/>
              <w:divBdr>
                <w:top w:val="none" w:sz="0" w:space="0" w:color="auto"/>
                <w:left w:val="none" w:sz="0" w:space="0" w:color="auto"/>
                <w:bottom w:val="none" w:sz="0" w:space="0" w:color="auto"/>
                <w:right w:val="none" w:sz="0" w:space="0" w:color="auto"/>
              </w:divBdr>
            </w:div>
            <w:div w:id="1321734341">
              <w:marLeft w:val="0"/>
              <w:marRight w:val="0"/>
              <w:marTop w:val="0"/>
              <w:marBottom w:val="0"/>
              <w:divBdr>
                <w:top w:val="none" w:sz="0" w:space="0" w:color="auto"/>
                <w:left w:val="none" w:sz="0" w:space="0" w:color="auto"/>
                <w:bottom w:val="none" w:sz="0" w:space="0" w:color="auto"/>
                <w:right w:val="none" w:sz="0" w:space="0" w:color="auto"/>
              </w:divBdr>
            </w:div>
          </w:divsChild>
        </w:div>
        <w:div w:id="1023900313">
          <w:marLeft w:val="0"/>
          <w:marRight w:val="0"/>
          <w:marTop w:val="0"/>
          <w:marBottom w:val="75"/>
          <w:divBdr>
            <w:top w:val="none" w:sz="0" w:space="0" w:color="auto"/>
            <w:left w:val="none" w:sz="0" w:space="0" w:color="auto"/>
            <w:bottom w:val="none" w:sz="0" w:space="0" w:color="auto"/>
            <w:right w:val="none" w:sz="0" w:space="0" w:color="auto"/>
          </w:divBdr>
          <w:divsChild>
            <w:div w:id="1040285087">
              <w:marLeft w:val="0"/>
              <w:marRight w:val="0"/>
              <w:marTop w:val="0"/>
              <w:marBottom w:val="0"/>
              <w:divBdr>
                <w:top w:val="none" w:sz="0" w:space="0" w:color="auto"/>
                <w:left w:val="none" w:sz="0" w:space="0" w:color="auto"/>
                <w:bottom w:val="none" w:sz="0" w:space="0" w:color="auto"/>
                <w:right w:val="none" w:sz="0" w:space="0" w:color="auto"/>
              </w:divBdr>
            </w:div>
            <w:div w:id="2099254428">
              <w:marLeft w:val="0"/>
              <w:marRight w:val="0"/>
              <w:marTop w:val="0"/>
              <w:marBottom w:val="0"/>
              <w:divBdr>
                <w:top w:val="none" w:sz="0" w:space="0" w:color="auto"/>
                <w:left w:val="none" w:sz="0" w:space="0" w:color="auto"/>
                <w:bottom w:val="none" w:sz="0" w:space="0" w:color="auto"/>
                <w:right w:val="none" w:sz="0" w:space="0" w:color="auto"/>
              </w:divBdr>
            </w:div>
          </w:divsChild>
        </w:div>
        <w:div w:id="102459456">
          <w:marLeft w:val="0"/>
          <w:marRight w:val="0"/>
          <w:marTop w:val="0"/>
          <w:marBottom w:val="75"/>
          <w:divBdr>
            <w:top w:val="none" w:sz="0" w:space="0" w:color="auto"/>
            <w:left w:val="none" w:sz="0" w:space="0" w:color="auto"/>
            <w:bottom w:val="none" w:sz="0" w:space="0" w:color="auto"/>
            <w:right w:val="none" w:sz="0" w:space="0" w:color="auto"/>
          </w:divBdr>
          <w:divsChild>
            <w:div w:id="1623413734">
              <w:marLeft w:val="0"/>
              <w:marRight w:val="0"/>
              <w:marTop w:val="0"/>
              <w:marBottom w:val="0"/>
              <w:divBdr>
                <w:top w:val="none" w:sz="0" w:space="0" w:color="auto"/>
                <w:left w:val="none" w:sz="0" w:space="0" w:color="auto"/>
                <w:bottom w:val="none" w:sz="0" w:space="0" w:color="auto"/>
                <w:right w:val="none" w:sz="0" w:space="0" w:color="auto"/>
              </w:divBdr>
            </w:div>
            <w:div w:id="1182935487">
              <w:marLeft w:val="0"/>
              <w:marRight w:val="0"/>
              <w:marTop w:val="0"/>
              <w:marBottom w:val="0"/>
              <w:divBdr>
                <w:top w:val="none" w:sz="0" w:space="0" w:color="auto"/>
                <w:left w:val="none" w:sz="0" w:space="0" w:color="auto"/>
                <w:bottom w:val="none" w:sz="0" w:space="0" w:color="auto"/>
                <w:right w:val="none" w:sz="0" w:space="0" w:color="auto"/>
              </w:divBdr>
            </w:div>
          </w:divsChild>
        </w:div>
        <w:div w:id="1193762351">
          <w:marLeft w:val="0"/>
          <w:marRight w:val="0"/>
          <w:marTop w:val="0"/>
          <w:marBottom w:val="75"/>
          <w:divBdr>
            <w:top w:val="none" w:sz="0" w:space="0" w:color="auto"/>
            <w:left w:val="none" w:sz="0" w:space="0" w:color="auto"/>
            <w:bottom w:val="none" w:sz="0" w:space="0" w:color="auto"/>
            <w:right w:val="none" w:sz="0" w:space="0" w:color="auto"/>
          </w:divBdr>
          <w:divsChild>
            <w:div w:id="2016490931">
              <w:marLeft w:val="0"/>
              <w:marRight w:val="0"/>
              <w:marTop w:val="0"/>
              <w:marBottom w:val="0"/>
              <w:divBdr>
                <w:top w:val="none" w:sz="0" w:space="0" w:color="auto"/>
                <w:left w:val="none" w:sz="0" w:space="0" w:color="auto"/>
                <w:bottom w:val="none" w:sz="0" w:space="0" w:color="auto"/>
                <w:right w:val="none" w:sz="0" w:space="0" w:color="auto"/>
              </w:divBdr>
            </w:div>
            <w:div w:id="530846416">
              <w:marLeft w:val="0"/>
              <w:marRight w:val="0"/>
              <w:marTop w:val="0"/>
              <w:marBottom w:val="0"/>
              <w:divBdr>
                <w:top w:val="none" w:sz="0" w:space="0" w:color="auto"/>
                <w:left w:val="none" w:sz="0" w:space="0" w:color="auto"/>
                <w:bottom w:val="none" w:sz="0" w:space="0" w:color="auto"/>
                <w:right w:val="none" w:sz="0" w:space="0" w:color="auto"/>
              </w:divBdr>
            </w:div>
          </w:divsChild>
        </w:div>
        <w:div w:id="458573308">
          <w:marLeft w:val="0"/>
          <w:marRight w:val="0"/>
          <w:marTop w:val="0"/>
          <w:marBottom w:val="75"/>
          <w:divBdr>
            <w:top w:val="none" w:sz="0" w:space="0" w:color="auto"/>
            <w:left w:val="none" w:sz="0" w:space="0" w:color="auto"/>
            <w:bottom w:val="none" w:sz="0" w:space="0" w:color="auto"/>
            <w:right w:val="none" w:sz="0" w:space="0" w:color="auto"/>
          </w:divBdr>
          <w:divsChild>
            <w:div w:id="1139033272">
              <w:marLeft w:val="0"/>
              <w:marRight w:val="0"/>
              <w:marTop w:val="0"/>
              <w:marBottom w:val="0"/>
              <w:divBdr>
                <w:top w:val="none" w:sz="0" w:space="0" w:color="auto"/>
                <w:left w:val="none" w:sz="0" w:space="0" w:color="auto"/>
                <w:bottom w:val="none" w:sz="0" w:space="0" w:color="auto"/>
                <w:right w:val="none" w:sz="0" w:space="0" w:color="auto"/>
              </w:divBdr>
            </w:div>
            <w:div w:id="1782993282">
              <w:marLeft w:val="0"/>
              <w:marRight w:val="0"/>
              <w:marTop w:val="0"/>
              <w:marBottom w:val="0"/>
              <w:divBdr>
                <w:top w:val="none" w:sz="0" w:space="0" w:color="auto"/>
                <w:left w:val="none" w:sz="0" w:space="0" w:color="auto"/>
                <w:bottom w:val="none" w:sz="0" w:space="0" w:color="auto"/>
                <w:right w:val="none" w:sz="0" w:space="0" w:color="auto"/>
              </w:divBdr>
            </w:div>
          </w:divsChild>
        </w:div>
        <w:div w:id="243271779">
          <w:marLeft w:val="0"/>
          <w:marRight w:val="0"/>
          <w:marTop w:val="0"/>
          <w:marBottom w:val="75"/>
          <w:divBdr>
            <w:top w:val="none" w:sz="0" w:space="0" w:color="auto"/>
            <w:left w:val="none" w:sz="0" w:space="0" w:color="auto"/>
            <w:bottom w:val="none" w:sz="0" w:space="0" w:color="auto"/>
            <w:right w:val="none" w:sz="0" w:space="0" w:color="auto"/>
          </w:divBdr>
          <w:divsChild>
            <w:div w:id="1895770243">
              <w:marLeft w:val="0"/>
              <w:marRight w:val="0"/>
              <w:marTop w:val="0"/>
              <w:marBottom w:val="0"/>
              <w:divBdr>
                <w:top w:val="none" w:sz="0" w:space="0" w:color="auto"/>
                <w:left w:val="none" w:sz="0" w:space="0" w:color="auto"/>
                <w:bottom w:val="none" w:sz="0" w:space="0" w:color="auto"/>
                <w:right w:val="none" w:sz="0" w:space="0" w:color="auto"/>
              </w:divBdr>
            </w:div>
            <w:div w:id="1286547602">
              <w:marLeft w:val="0"/>
              <w:marRight w:val="0"/>
              <w:marTop w:val="0"/>
              <w:marBottom w:val="0"/>
              <w:divBdr>
                <w:top w:val="none" w:sz="0" w:space="0" w:color="auto"/>
                <w:left w:val="none" w:sz="0" w:space="0" w:color="auto"/>
                <w:bottom w:val="none" w:sz="0" w:space="0" w:color="auto"/>
                <w:right w:val="none" w:sz="0" w:space="0" w:color="auto"/>
              </w:divBdr>
            </w:div>
          </w:divsChild>
        </w:div>
        <w:div w:id="1034572006">
          <w:marLeft w:val="0"/>
          <w:marRight w:val="0"/>
          <w:marTop w:val="0"/>
          <w:marBottom w:val="75"/>
          <w:divBdr>
            <w:top w:val="none" w:sz="0" w:space="0" w:color="auto"/>
            <w:left w:val="none" w:sz="0" w:space="0" w:color="auto"/>
            <w:bottom w:val="none" w:sz="0" w:space="0" w:color="auto"/>
            <w:right w:val="none" w:sz="0" w:space="0" w:color="auto"/>
          </w:divBdr>
          <w:divsChild>
            <w:div w:id="1331325958">
              <w:marLeft w:val="0"/>
              <w:marRight w:val="0"/>
              <w:marTop w:val="0"/>
              <w:marBottom w:val="0"/>
              <w:divBdr>
                <w:top w:val="none" w:sz="0" w:space="0" w:color="auto"/>
                <w:left w:val="none" w:sz="0" w:space="0" w:color="auto"/>
                <w:bottom w:val="none" w:sz="0" w:space="0" w:color="auto"/>
                <w:right w:val="none" w:sz="0" w:space="0" w:color="auto"/>
              </w:divBdr>
            </w:div>
            <w:div w:id="1495796348">
              <w:marLeft w:val="0"/>
              <w:marRight w:val="0"/>
              <w:marTop w:val="0"/>
              <w:marBottom w:val="0"/>
              <w:divBdr>
                <w:top w:val="none" w:sz="0" w:space="0" w:color="auto"/>
                <w:left w:val="none" w:sz="0" w:space="0" w:color="auto"/>
                <w:bottom w:val="none" w:sz="0" w:space="0" w:color="auto"/>
                <w:right w:val="none" w:sz="0" w:space="0" w:color="auto"/>
              </w:divBdr>
            </w:div>
          </w:divsChild>
        </w:div>
        <w:div w:id="761221889">
          <w:marLeft w:val="0"/>
          <w:marRight w:val="0"/>
          <w:marTop w:val="0"/>
          <w:marBottom w:val="75"/>
          <w:divBdr>
            <w:top w:val="none" w:sz="0" w:space="0" w:color="auto"/>
            <w:left w:val="none" w:sz="0" w:space="0" w:color="auto"/>
            <w:bottom w:val="none" w:sz="0" w:space="0" w:color="auto"/>
            <w:right w:val="none" w:sz="0" w:space="0" w:color="auto"/>
          </w:divBdr>
          <w:divsChild>
            <w:div w:id="458645633">
              <w:marLeft w:val="0"/>
              <w:marRight w:val="0"/>
              <w:marTop w:val="0"/>
              <w:marBottom w:val="0"/>
              <w:divBdr>
                <w:top w:val="none" w:sz="0" w:space="0" w:color="auto"/>
                <w:left w:val="none" w:sz="0" w:space="0" w:color="auto"/>
                <w:bottom w:val="none" w:sz="0" w:space="0" w:color="auto"/>
                <w:right w:val="none" w:sz="0" w:space="0" w:color="auto"/>
              </w:divBdr>
            </w:div>
            <w:div w:id="1309020386">
              <w:marLeft w:val="0"/>
              <w:marRight w:val="0"/>
              <w:marTop w:val="0"/>
              <w:marBottom w:val="0"/>
              <w:divBdr>
                <w:top w:val="none" w:sz="0" w:space="0" w:color="auto"/>
                <w:left w:val="none" w:sz="0" w:space="0" w:color="auto"/>
                <w:bottom w:val="none" w:sz="0" w:space="0" w:color="auto"/>
                <w:right w:val="none" w:sz="0" w:space="0" w:color="auto"/>
              </w:divBdr>
            </w:div>
          </w:divsChild>
        </w:div>
        <w:div w:id="324092294">
          <w:marLeft w:val="0"/>
          <w:marRight w:val="0"/>
          <w:marTop w:val="0"/>
          <w:marBottom w:val="75"/>
          <w:divBdr>
            <w:top w:val="none" w:sz="0" w:space="0" w:color="auto"/>
            <w:left w:val="none" w:sz="0" w:space="0" w:color="auto"/>
            <w:bottom w:val="none" w:sz="0" w:space="0" w:color="auto"/>
            <w:right w:val="none" w:sz="0" w:space="0" w:color="auto"/>
          </w:divBdr>
          <w:divsChild>
            <w:div w:id="1730495513">
              <w:marLeft w:val="0"/>
              <w:marRight w:val="0"/>
              <w:marTop w:val="0"/>
              <w:marBottom w:val="0"/>
              <w:divBdr>
                <w:top w:val="none" w:sz="0" w:space="0" w:color="auto"/>
                <w:left w:val="none" w:sz="0" w:space="0" w:color="auto"/>
                <w:bottom w:val="none" w:sz="0" w:space="0" w:color="auto"/>
                <w:right w:val="none" w:sz="0" w:space="0" w:color="auto"/>
              </w:divBdr>
            </w:div>
            <w:div w:id="18047357">
              <w:marLeft w:val="0"/>
              <w:marRight w:val="0"/>
              <w:marTop w:val="0"/>
              <w:marBottom w:val="0"/>
              <w:divBdr>
                <w:top w:val="none" w:sz="0" w:space="0" w:color="auto"/>
                <w:left w:val="none" w:sz="0" w:space="0" w:color="auto"/>
                <w:bottom w:val="none" w:sz="0" w:space="0" w:color="auto"/>
                <w:right w:val="none" w:sz="0" w:space="0" w:color="auto"/>
              </w:divBdr>
            </w:div>
          </w:divsChild>
        </w:div>
        <w:div w:id="1361395588">
          <w:marLeft w:val="0"/>
          <w:marRight w:val="0"/>
          <w:marTop w:val="0"/>
          <w:marBottom w:val="75"/>
          <w:divBdr>
            <w:top w:val="none" w:sz="0" w:space="0" w:color="auto"/>
            <w:left w:val="none" w:sz="0" w:space="0" w:color="auto"/>
            <w:bottom w:val="none" w:sz="0" w:space="0" w:color="auto"/>
            <w:right w:val="none" w:sz="0" w:space="0" w:color="auto"/>
          </w:divBdr>
          <w:divsChild>
            <w:div w:id="1372615034">
              <w:marLeft w:val="0"/>
              <w:marRight w:val="0"/>
              <w:marTop w:val="0"/>
              <w:marBottom w:val="0"/>
              <w:divBdr>
                <w:top w:val="none" w:sz="0" w:space="0" w:color="auto"/>
                <w:left w:val="none" w:sz="0" w:space="0" w:color="auto"/>
                <w:bottom w:val="none" w:sz="0" w:space="0" w:color="auto"/>
                <w:right w:val="none" w:sz="0" w:space="0" w:color="auto"/>
              </w:divBdr>
            </w:div>
            <w:div w:id="2084520636">
              <w:marLeft w:val="0"/>
              <w:marRight w:val="0"/>
              <w:marTop w:val="0"/>
              <w:marBottom w:val="0"/>
              <w:divBdr>
                <w:top w:val="none" w:sz="0" w:space="0" w:color="auto"/>
                <w:left w:val="none" w:sz="0" w:space="0" w:color="auto"/>
                <w:bottom w:val="none" w:sz="0" w:space="0" w:color="auto"/>
                <w:right w:val="none" w:sz="0" w:space="0" w:color="auto"/>
              </w:divBdr>
            </w:div>
          </w:divsChild>
        </w:div>
        <w:div w:id="1539200618">
          <w:marLeft w:val="0"/>
          <w:marRight w:val="0"/>
          <w:marTop w:val="0"/>
          <w:marBottom w:val="75"/>
          <w:divBdr>
            <w:top w:val="none" w:sz="0" w:space="0" w:color="auto"/>
            <w:left w:val="none" w:sz="0" w:space="0" w:color="auto"/>
            <w:bottom w:val="none" w:sz="0" w:space="0" w:color="auto"/>
            <w:right w:val="none" w:sz="0" w:space="0" w:color="auto"/>
          </w:divBdr>
          <w:divsChild>
            <w:div w:id="1468624146">
              <w:marLeft w:val="0"/>
              <w:marRight w:val="0"/>
              <w:marTop w:val="0"/>
              <w:marBottom w:val="0"/>
              <w:divBdr>
                <w:top w:val="none" w:sz="0" w:space="0" w:color="auto"/>
                <w:left w:val="none" w:sz="0" w:space="0" w:color="auto"/>
                <w:bottom w:val="none" w:sz="0" w:space="0" w:color="auto"/>
                <w:right w:val="none" w:sz="0" w:space="0" w:color="auto"/>
              </w:divBdr>
            </w:div>
            <w:div w:id="37054243">
              <w:marLeft w:val="0"/>
              <w:marRight w:val="0"/>
              <w:marTop w:val="0"/>
              <w:marBottom w:val="0"/>
              <w:divBdr>
                <w:top w:val="none" w:sz="0" w:space="0" w:color="auto"/>
                <w:left w:val="none" w:sz="0" w:space="0" w:color="auto"/>
                <w:bottom w:val="none" w:sz="0" w:space="0" w:color="auto"/>
                <w:right w:val="none" w:sz="0" w:space="0" w:color="auto"/>
              </w:divBdr>
            </w:div>
          </w:divsChild>
        </w:div>
        <w:div w:id="679282546">
          <w:marLeft w:val="0"/>
          <w:marRight w:val="0"/>
          <w:marTop w:val="0"/>
          <w:marBottom w:val="75"/>
          <w:divBdr>
            <w:top w:val="none" w:sz="0" w:space="0" w:color="auto"/>
            <w:left w:val="none" w:sz="0" w:space="0" w:color="auto"/>
            <w:bottom w:val="none" w:sz="0" w:space="0" w:color="auto"/>
            <w:right w:val="none" w:sz="0" w:space="0" w:color="auto"/>
          </w:divBdr>
          <w:divsChild>
            <w:div w:id="1297448514">
              <w:marLeft w:val="0"/>
              <w:marRight w:val="0"/>
              <w:marTop w:val="0"/>
              <w:marBottom w:val="0"/>
              <w:divBdr>
                <w:top w:val="none" w:sz="0" w:space="0" w:color="auto"/>
                <w:left w:val="none" w:sz="0" w:space="0" w:color="auto"/>
                <w:bottom w:val="none" w:sz="0" w:space="0" w:color="auto"/>
                <w:right w:val="none" w:sz="0" w:space="0" w:color="auto"/>
              </w:divBdr>
            </w:div>
            <w:div w:id="1508669416">
              <w:marLeft w:val="0"/>
              <w:marRight w:val="0"/>
              <w:marTop w:val="0"/>
              <w:marBottom w:val="0"/>
              <w:divBdr>
                <w:top w:val="none" w:sz="0" w:space="0" w:color="auto"/>
                <w:left w:val="none" w:sz="0" w:space="0" w:color="auto"/>
                <w:bottom w:val="none" w:sz="0" w:space="0" w:color="auto"/>
                <w:right w:val="none" w:sz="0" w:space="0" w:color="auto"/>
              </w:divBdr>
            </w:div>
          </w:divsChild>
        </w:div>
        <w:div w:id="60181165">
          <w:marLeft w:val="0"/>
          <w:marRight w:val="0"/>
          <w:marTop w:val="0"/>
          <w:marBottom w:val="75"/>
          <w:divBdr>
            <w:top w:val="none" w:sz="0" w:space="0" w:color="auto"/>
            <w:left w:val="none" w:sz="0" w:space="0" w:color="auto"/>
            <w:bottom w:val="none" w:sz="0" w:space="0" w:color="auto"/>
            <w:right w:val="none" w:sz="0" w:space="0" w:color="auto"/>
          </w:divBdr>
          <w:divsChild>
            <w:div w:id="925262165">
              <w:marLeft w:val="0"/>
              <w:marRight w:val="0"/>
              <w:marTop w:val="0"/>
              <w:marBottom w:val="0"/>
              <w:divBdr>
                <w:top w:val="none" w:sz="0" w:space="0" w:color="auto"/>
                <w:left w:val="none" w:sz="0" w:space="0" w:color="auto"/>
                <w:bottom w:val="none" w:sz="0" w:space="0" w:color="auto"/>
                <w:right w:val="none" w:sz="0" w:space="0" w:color="auto"/>
              </w:divBdr>
            </w:div>
            <w:div w:id="554780110">
              <w:marLeft w:val="0"/>
              <w:marRight w:val="0"/>
              <w:marTop w:val="0"/>
              <w:marBottom w:val="0"/>
              <w:divBdr>
                <w:top w:val="none" w:sz="0" w:space="0" w:color="auto"/>
                <w:left w:val="none" w:sz="0" w:space="0" w:color="auto"/>
                <w:bottom w:val="none" w:sz="0" w:space="0" w:color="auto"/>
                <w:right w:val="none" w:sz="0" w:space="0" w:color="auto"/>
              </w:divBdr>
            </w:div>
          </w:divsChild>
        </w:div>
        <w:div w:id="63575864">
          <w:marLeft w:val="0"/>
          <w:marRight w:val="0"/>
          <w:marTop w:val="0"/>
          <w:marBottom w:val="75"/>
          <w:divBdr>
            <w:top w:val="none" w:sz="0" w:space="0" w:color="auto"/>
            <w:left w:val="none" w:sz="0" w:space="0" w:color="auto"/>
            <w:bottom w:val="none" w:sz="0" w:space="0" w:color="auto"/>
            <w:right w:val="none" w:sz="0" w:space="0" w:color="auto"/>
          </w:divBdr>
          <w:divsChild>
            <w:div w:id="1948729447">
              <w:marLeft w:val="0"/>
              <w:marRight w:val="0"/>
              <w:marTop w:val="0"/>
              <w:marBottom w:val="0"/>
              <w:divBdr>
                <w:top w:val="none" w:sz="0" w:space="0" w:color="auto"/>
                <w:left w:val="none" w:sz="0" w:space="0" w:color="auto"/>
                <w:bottom w:val="none" w:sz="0" w:space="0" w:color="auto"/>
                <w:right w:val="none" w:sz="0" w:space="0" w:color="auto"/>
              </w:divBdr>
            </w:div>
            <w:div w:id="1183276018">
              <w:marLeft w:val="0"/>
              <w:marRight w:val="0"/>
              <w:marTop w:val="0"/>
              <w:marBottom w:val="0"/>
              <w:divBdr>
                <w:top w:val="none" w:sz="0" w:space="0" w:color="auto"/>
                <w:left w:val="none" w:sz="0" w:space="0" w:color="auto"/>
                <w:bottom w:val="none" w:sz="0" w:space="0" w:color="auto"/>
                <w:right w:val="none" w:sz="0" w:space="0" w:color="auto"/>
              </w:divBdr>
            </w:div>
          </w:divsChild>
        </w:div>
        <w:div w:id="544829927">
          <w:marLeft w:val="0"/>
          <w:marRight w:val="0"/>
          <w:marTop w:val="0"/>
          <w:marBottom w:val="75"/>
          <w:divBdr>
            <w:top w:val="none" w:sz="0" w:space="0" w:color="auto"/>
            <w:left w:val="none" w:sz="0" w:space="0" w:color="auto"/>
            <w:bottom w:val="none" w:sz="0" w:space="0" w:color="auto"/>
            <w:right w:val="none" w:sz="0" w:space="0" w:color="auto"/>
          </w:divBdr>
          <w:divsChild>
            <w:div w:id="1064109221">
              <w:marLeft w:val="0"/>
              <w:marRight w:val="0"/>
              <w:marTop w:val="0"/>
              <w:marBottom w:val="0"/>
              <w:divBdr>
                <w:top w:val="none" w:sz="0" w:space="0" w:color="auto"/>
                <w:left w:val="none" w:sz="0" w:space="0" w:color="auto"/>
                <w:bottom w:val="none" w:sz="0" w:space="0" w:color="auto"/>
                <w:right w:val="none" w:sz="0" w:space="0" w:color="auto"/>
              </w:divBdr>
            </w:div>
            <w:div w:id="1018771571">
              <w:marLeft w:val="0"/>
              <w:marRight w:val="0"/>
              <w:marTop w:val="0"/>
              <w:marBottom w:val="0"/>
              <w:divBdr>
                <w:top w:val="none" w:sz="0" w:space="0" w:color="auto"/>
                <w:left w:val="none" w:sz="0" w:space="0" w:color="auto"/>
                <w:bottom w:val="none" w:sz="0" w:space="0" w:color="auto"/>
                <w:right w:val="none" w:sz="0" w:space="0" w:color="auto"/>
              </w:divBdr>
            </w:div>
          </w:divsChild>
        </w:div>
        <w:div w:id="1054815762">
          <w:marLeft w:val="0"/>
          <w:marRight w:val="0"/>
          <w:marTop w:val="0"/>
          <w:marBottom w:val="75"/>
          <w:divBdr>
            <w:top w:val="none" w:sz="0" w:space="0" w:color="auto"/>
            <w:left w:val="none" w:sz="0" w:space="0" w:color="auto"/>
            <w:bottom w:val="none" w:sz="0" w:space="0" w:color="auto"/>
            <w:right w:val="none" w:sz="0" w:space="0" w:color="auto"/>
          </w:divBdr>
          <w:divsChild>
            <w:div w:id="1306158827">
              <w:marLeft w:val="0"/>
              <w:marRight w:val="0"/>
              <w:marTop w:val="0"/>
              <w:marBottom w:val="0"/>
              <w:divBdr>
                <w:top w:val="none" w:sz="0" w:space="0" w:color="auto"/>
                <w:left w:val="none" w:sz="0" w:space="0" w:color="auto"/>
                <w:bottom w:val="none" w:sz="0" w:space="0" w:color="auto"/>
                <w:right w:val="none" w:sz="0" w:space="0" w:color="auto"/>
              </w:divBdr>
            </w:div>
            <w:div w:id="1630355809">
              <w:marLeft w:val="0"/>
              <w:marRight w:val="0"/>
              <w:marTop w:val="0"/>
              <w:marBottom w:val="0"/>
              <w:divBdr>
                <w:top w:val="none" w:sz="0" w:space="0" w:color="auto"/>
                <w:left w:val="none" w:sz="0" w:space="0" w:color="auto"/>
                <w:bottom w:val="none" w:sz="0" w:space="0" w:color="auto"/>
                <w:right w:val="none" w:sz="0" w:space="0" w:color="auto"/>
              </w:divBdr>
            </w:div>
          </w:divsChild>
        </w:div>
        <w:div w:id="1476025215">
          <w:marLeft w:val="0"/>
          <w:marRight w:val="0"/>
          <w:marTop w:val="0"/>
          <w:marBottom w:val="75"/>
          <w:divBdr>
            <w:top w:val="none" w:sz="0" w:space="0" w:color="auto"/>
            <w:left w:val="none" w:sz="0" w:space="0" w:color="auto"/>
            <w:bottom w:val="none" w:sz="0" w:space="0" w:color="auto"/>
            <w:right w:val="none" w:sz="0" w:space="0" w:color="auto"/>
          </w:divBdr>
          <w:divsChild>
            <w:div w:id="1958827325">
              <w:marLeft w:val="0"/>
              <w:marRight w:val="0"/>
              <w:marTop w:val="0"/>
              <w:marBottom w:val="0"/>
              <w:divBdr>
                <w:top w:val="none" w:sz="0" w:space="0" w:color="auto"/>
                <w:left w:val="none" w:sz="0" w:space="0" w:color="auto"/>
                <w:bottom w:val="none" w:sz="0" w:space="0" w:color="auto"/>
                <w:right w:val="none" w:sz="0" w:space="0" w:color="auto"/>
              </w:divBdr>
            </w:div>
            <w:div w:id="804128497">
              <w:marLeft w:val="0"/>
              <w:marRight w:val="0"/>
              <w:marTop w:val="0"/>
              <w:marBottom w:val="0"/>
              <w:divBdr>
                <w:top w:val="none" w:sz="0" w:space="0" w:color="auto"/>
                <w:left w:val="none" w:sz="0" w:space="0" w:color="auto"/>
                <w:bottom w:val="none" w:sz="0" w:space="0" w:color="auto"/>
                <w:right w:val="none" w:sz="0" w:space="0" w:color="auto"/>
              </w:divBdr>
            </w:div>
          </w:divsChild>
        </w:div>
        <w:div w:id="1221675968">
          <w:marLeft w:val="0"/>
          <w:marRight w:val="0"/>
          <w:marTop w:val="0"/>
          <w:marBottom w:val="75"/>
          <w:divBdr>
            <w:top w:val="none" w:sz="0" w:space="0" w:color="auto"/>
            <w:left w:val="none" w:sz="0" w:space="0" w:color="auto"/>
            <w:bottom w:val="none" w:sz="0" w:space="0" w:color="auto"/>
            <w:right w:val="none" w:sz="0" w:space="0" w:color="auto"/>
          </w:divBdr>
          <w:divsChild>
            <w:div w:id="772213614">
              <w:marLeft w:val="0"/>
              <w:marRight w:val="0"/>
              <w:marTop w:val="0"/>
              <w:marBottom w:val="0"/>
              <w:divBdr>
                <w:top w:val="none" w:sz="0" w:space="0" w:color="auto"/>
                <w:left w:val="none" w:sz="0" w:space="0" w:color="auto"/>
                <w:bottom w:val="none" w:sz="0" w:space="0" w:color="auto"/>
                <w:right w:val="none" w:sz="0" w:space="0" w:color="auto"/>
              </w:divBdr>
            </w:div>
            <w:div w:id="199173695">
              <w:marLeft w:val="0"/>
              <w:marRight w:val="0"/>
              <w:marTop w:val="0"/>
              <w:marBottom w:val="0"/>
              <w:divBdr>
                <w:top w:val="none" w:sz="0" w:space="0" w:color="auto"/>
                <w:left w:val="none" w:sz="0" w:space="0" w:color="auto"/>
                <w:bottom w:val="none" w:sz="0" w:space="0" w:color="auto"/>
                <w:right w:val="none" w:sz="0" w:space="0" w:color="auto"/>
              </w:divBdr>
            </w:div>
          </w:divsChild>
        </w:div>
        <w:div w:id="2091728719">
          <w:marLeft w:val="0"/>
          <w:marRight w:val="0"/>
          <w:marTop w:val="0"/>
          <w:marBottom w:val="75"/>
          <w:divBdr>
            <w:top w:val="none" w:sz="0" w:space="0" w:color="auto"/>
            <w:left w:val="none" w:sz="0" w:space="0" w:color="auto"/>
            <w:bottom w:val="none" w:sz="0" w:space="0" w:color="auto"/>
            <w:right w:val="none" w:sz="0" w:space="0" w:color="auto"/>
          </w:divBdr>
          <w:divsChild>
            <w:div w:id="331490010">
              <w:marLeft w:val="0"/>
              <w:marRight w:val="0"/>
              <w:marTop w:val="0"/>
              <w:marBottom w:val="0"/>
              <w:divBdr>
                <w:top w:val="none" w:sz="0" w:space="0" w:color="auto"/>
                <w:left w:val="none" w:sz="0" w:space="0" w:color="auto"/>
                <w:bottom w:val="none" w:sz="0" w:space="0" w:color="auto"/>
                <w:right w:val="none" w:sz="0" w:space="0" w:color="auto"/>
              </w:divBdr>
            </w:div>
            <w:div w:id="194773522">
              <w:marLeft w:val="0"/>
              <w:marRight w:val="0"/>
              <w:marTop w:val="0"/>
              <w:marBottom w:val="0"/>
              <w:divBdr>
                <w:top w:val="none" w:sz="0" w:space="0" w:color="auto"/>
                <w:left w:val="none" w:sz="0" w:space="0" w:color="auto"/>
                <w:bottom w:val="none" w:sz="0" w:space="0" w:color="auto"/>
                <w:right w:val="none" w:sz="0" w:space="0" w:color="auto"/>
              </w:divBdr>
            </w:div>
          </w:divsChild>
        </w:div>
        <w:div w:id="1281448739">
          <w:marLeft w:val="0"/>
          <w:marRight w:val="0"/>
          <w:marTop w:val="0"/>
          <w:marBottom w:val="75"/>
          <w:divBdr>
            <w:top w:val="none" w:sz="0" w:space="0" w:color="auto"/>
            <w:left w:val="none" w:sz="0" w:space="0" w:color="auto"/>
            <w:bottom w:val="none" w:sz="0" w:space="0" w:color="auto"/>
            <w:right w:val="none" w:sz="0" w:space="0" w:color="auto"/>
          </w:divBdr>
          <w:divsChild>
            <w:div w:id="1319310005">
              <w:marLeft w:val="0"/>
              <w:marRight w:val="0"/>
              <w:marTop w:val="0"/>
              <w:marBottom w:val="0"/>
              <w:divBdr>
                <w:top w:val="none" w:sz="0" w:space="0" w:color="auto"/>
                <w:left w:val="none" w:sz="0" w:space="0" w:color="auto"/>
                <w:bottom w:val="none" w:sz="0" w:space="0" w:color="auto"/>
                <w:right w:val="none" w:sz="0" w:space="0" w:color="auto"/>
              </w:divBdr>
            </w:div>
            <w:div w:id="791480362">
              <w:marLeft w:val="0"/>
              <w:marRight w:val="0"/>
              <w:marTop w:val="0"/>
              <w:marBottom w:val="0"/>
              <w:divBdr>
                <w:top w:val="none" w:sz="0" w:space="0" w:color="auto"/>
                <w:left w:val="none" w:sz="0" w:space="0" w:color="auto"/>
                <w:bottom w:val="none" w:sz="0" w:space="0" w:color="auto"/>
                <w:right w:val="none" w:sz="0" w:space="0" w:color="auto"/>
              </w:divBdr>
            </w:div>
          </w:divsChild>
        </w:div>
        <w:div w:id="439642047">
          <w:marLeft w:val="0"/>
          <w:marRight w:val="0"/>
          <w:marTop w:val="0"/>
          <w:marBottom w:val="75"/>
          <w:divBdr>
            <w:top w:val="none" w:sz="0" w:space="0" w:color="auto"/>
            <w:left w:val="none" w:sz="0" w:space="0" w:color="auto"/>
            <w:bottom w:val="none" w:sz="0" w:space="0" w:color="auto"/>
            <w:right w:val="none" w:sz="0" w:space="0" w:color="auto"/>
          </w:divBdr>
          <w:divsChild>
            <w:div w:id="2109419891">
              <w:marLeft w:val="0"/>
              <w:marRight w:val="0"/>
              <w:marTop w:val="0"/>
              <w:marBottom w:val="0"/>
              <w:divBdr>
                <w:top w:val="none" w:sz="0" w:space="0" w:color="auto"/>
                <w:left w:val="none" w:sz="0" w:space="0" w:color="auto"/>
                <w:bottom w:val="none" w:sz="0" w:space="0" w:color="auto"/>
                <w:right w:val="none" w:sz="0" w:space="0" w:color="auto"/>
              </w:divBdr>
            </w:div>
            <w:div w:id="389035005">
              <w:marLeft w:val="0"/>
              <w:marRight w:val="0"/>
              <w:marTop w:val="0"/>
              <w:marBottom w:val="0"/>
              <w:divBdr>
                <w:top w:val="none" w:sz="0" w:space="0" w:color="auto"/>
                <w:left w:val="none" w:sz="0" w:space="0" w:color="auto"/>
                <w:bottom w:val="none" w:sz="0" w:space="0" w:color="auto"/>
                <w:right w:val="none" w:sz="0" w:space="0" w:color="auto"/>
              </w:divBdr>
            </w:div>
          </w:divsChild>
        </w:div>
        <w:div w:id="728723999">
          <w:marLeft w:val="0"/>
          <w:marRight w:val="0"/>
          <w:marTop w:val="0"/>
          <w:marBottom w:val="75"/>
          <w:divBdr>
            <w:top w:val="none" w:sz="0" w:space="0" w:color="auto"/>
            <w:left w:val="none" w:sz="0" w:space="0" w:color="auto"/>
            <w:bottom w:val="none" w:sz="0" w:space="0" w:color="auto"/>
            <w:right w:val="none" w:sz="0" w:space="0" w:color="auto"/>
          </w:divBdr>
          <w:divsChild>
            <w:div w:id="1061027888">
              <w:marLeft w:val="0"/>
              <w:marRight w:val="0"/>
              <w:marTop w:val="0"/>
              <w:marBottom w:val="0"/>
              <w:divBdr>
                <w:top w:val="none" w:sz="0" w:space="0" w:color="auto"/>
                <w:left w:val="none" w:sz="0" w:space="0" w:color="auto"/>
                <w:bottom w:val="none" w:sz="0" w:space="0" w:color="auto"/>
                <w:right w:val="none" w:sz="0" w:space="0" w:color="auto"/>
              </w:divBdr>
            </w:div>
            <w:div w:id="1080952910">
              <w:marLeft w:val="0"/>
              <w:marRight w:val="0"/>
              <w:marTop w:val="0"/>
              <w:marBottom w:val="0"/>
              <w:divBdr>
                <w:top w:val="none" w:sz="0" w:space="0" w:color="auto"/>
                <w:left w:val="none" w:sz="0" w:space="0" w:color="auto"/>
                <w:bottom w:val="none" w:sz="0" w:space="0" w:color="auto"/>
                <w:right w:val="none" w:sz="0" w:space="0" w:color="auto"/>
              </w:divBdr>
            </w:div>
          </w:divsChild>
        </w:div>
        <w:div w:id="987900120">
          <w:marLeft w:val="0"/>
          <w:marRight w:val="0"/>
          <w:marTop w:val="0"/>
          <w:marBottom w:val="75"/>
          <w:divBdr>
            <w:top w:val="none" w:sz="0" w:space="0" w:color="auto"/>
            <w:left w:val="none" w:sz="0" w:space="0" w:color="auto"/>
            <w:bottom w:val="none" w:sz="0" w:space="0" w:color="auto"/>
            <w:right w:val="none" w:sz="0" w:space="0" w:color="auto"/>
          </w:divBdr>
          <w:divsChild>
            <w:div w:id="1199513701">
              <w:marLeft w:val="0"/>
              <w:marRight w:val="0"/>
              <w:marTop w:val="0"/>
              <w:marBottom w:val="0"/>
              <w:divBdr>
                <w:top w:val="none" w:sz="0" w:space="0" w:color="auto"/>
                <w:left w:val="none" w:sz="0" w:space="0" w:color="auto"/>
                <w:bottom w:val="none" w:sz="0" w:space="0" w:color="auto"/>
                <w:right w:val="none" w:sz="0" w:space="0" w:color="auto"/>
              </w:divBdr>
            </w:div>
            <w:div w:id="1697076872">
              <w:marLeft w:val="0"/>
              <w:marRight w:val="0"/>
              <w:marTop w:val="0"/>
              <w:marBottom w:val="0"/>
              <w:divBdr>
                <w:top w:val="none" w:sz="0" w:space="0" w:color="auto"/>
                <w:left w:val="none" w:sz="0" w:space="0" w:color="auto"/>
                <w:bottom w:val="none" w:sz="0" w:space="0" w:color="auto"/>
                <w:right w:val="none" w:sz="0" w:space="0" w:color="auto"/>
              </w:divBdr>
            </w:div>
          </w:divsChild>
        </w:div>
        <w:div w:id="1949966375">
          <w:marLeft w:val="0"/>
          <w:marRight w:val="0"/>
          <w:marTop w:val="0"/>
          <w:marBottom w:val="75"/>
          <w:divBdr>
            <w:top w:val="none" w:sz="0" w:space="0" w:color="auto"/>
            <w:left w:val="none" w:sz="0" w:space="0" w:color="auto"/>
            <w:bottom w:val="none" w:sz="0" w:space="0" w:color="auto"/>
            <w:right w:val="none" w:sz="0" w:space="0" w:color="auto"/>
          </w:divBdr>
          <w:divsChild>
            <w:div w:id="2023971003">
              <w:marLeft w:val="0"/>
              <w:marRight w:val="0"/>
              <w:marTop w:val="0"/>
              <w:marBottom w:val="0"/>
              <w:divBdr>
                <w:top w:val="none" w:sz="0" w:space="0" w:color="auto"/>
                <w:left w:val="none" w:sz="0" w:space="0" w:color="auto"/>
                <w:bottom w:val="none" w:sz="0" w:space="0" w:color="auto"/>
                <w:right w:val="none" w:sz="0" w:space="0" w:color="auto"/>
              </w:divBdr>
            </w:div>
            <w:div w:id="651300981">
              <w:marLeft w:val="0"/>
              <w:marRight w:val="0"/>
              <w:marTop w:val="0"/>
              <w:marBottom w:val="0"/>
              <w:divBdr>
                <w:top w:val="none" w:sz="0" w:space="0" w:color="auto"/>
                <w:left w:val="none" w:sz="0" w:space="0" w:color="auto"/>
                <w:bottom w:val="none" w:sz="0" w:space="0" w:color="auto"/>
                <w:right w:val="none" w:sz="0" w:space="0" w:color="auto"/>
              </w:divBdr>
            </w:div>
          </w:divsChild>
        </w:div>
        <w:div w:id="109325954">
          <w:marLeft w:val="0"/>
          <w:marRight w:val="0"/>
          <w:marTop w:val="0"/>
          <w:marBottom w:val="75"/>
          <w:divBdr>
            <w:top w:val="none" w:sz="0" w:space="0" w:color="auto"/>
            <w:left w:val="none" w:sz="0" w:space="0" w:color="auto"/>
            <w:bottom w:val="none" w:sz="0" w:space="0" w:color="auto"/>
            <w:right w:val="none" w:sz="0" w:space="0" w:color="auto"/>
          </w:divBdr>
          <w:divsChild>
            <w:div w:id="2039158423">
              <w:marLeft w:val="0"/>
              <w:marRight w:val="0"/>
              <w:marTop w:val="0"/>
              <w:marBottom w:val="0"/>
              <w:divBdr>
                <w:top w:val="none" w:sz="0" w:space="0" w:color="auto"/>
                <w:left w:val="none" w:sz="0" w:space="0" w:color="auto"/>
                <w:bottom w:val="none" w:sz="0" w:space="0" w:color="auto"/>
                <w:right w:val="none" w:sz="0" w:space="0" w:color="auto"/>
              </w:divBdr>
            </w:div>
            <w:div w:id="861170369">
              <w:marLeft w:val="0"/>
              <w:marRight w:val="0"/>
              <w:marTop w:val="0"/>
              <w:marBottom w:val="0"/>
              <w:divBdr>
                <w:top w:val="none" w:sz="0" w:space="0" w:color="auto"/>
                <w:left w:val="none" w:sz="0" w:space="0" w:color="auto"/>
                <w:bottom w:val="none" w:sz="0" w:space="0" w:color="auto"/>
                <w:right w:val="none" w:sz="0" w:space="0" w:color="auto"/>
              </w:divBdr>
            </w:div>
          </w:divsChild>
        </w:div>
        <w:div w:id="434252596">
          <w:marLeft w:val="0"/>
          <w:marRight w:val="0"/>
          <w:marTop w:val="0"/>
          <w:marBottom w:val="75"/>
          <w:divBdr>
            <w:top w:val="none" w:sz="0" w:space="0" w:color="auto"/>
            <w:left w:val="none" w:sz="0" w:space="0" w:color="auto"/>
            <w:bottom w:val="none" w:sz="0" w:space="0" w:color="auto"/>
            <w:right w:val="none" w:sz="0" w:space="0" w:color="auto"/>
          </w:divBdr>
          <w:divsChild>
            <w:div w:id="1447192339">
              <w:marLeft w:val="0"/>
              <w:marRight w:val="0"/>
              <w:marTop w:val="0"/>
              <w:marBottom w:val="0"/>
              <w:divBdr>
                <w:top w:val="none" w:sz="0" w:space="0" w:color="auto"/>
                <w:left w:val="none" w:sz="0" w:space="0" w:color="auto"/>
                <w:bottom w:val="none" w:sz="0" w:space="0" w:color="auto"/>
                <w:right w:val="none" w:sz="0" w:space="0" w:color="auto"/>
              </w:divBdr>
            </w:div>
            <w:div w:id="1788043745">
              <w:marLeft w:val="0"/>
              <w:marRight w:val="0"/>
              <w:marTop w:val="0"/>
              <w:marBottom w:val="0"/>
              <w:divBdr>
                <w:top w:val="none" w:sz="0" w:space="0" w:color="auto"/>
                <w:left w:val="none" w:sz="0" w:space="0" w:color="auto"/>
                <w:bottom w:val="none" w:sz="0" w:space="0" w:color="auto"/>
                <w:right w:val="none" w:sz="0" w:space="0" w:color="auto"/>
              </w:divBdr>
            </w:div>
          </w:divsChild>
        </w:div>
        <w:div w:id="116993364">
          <w:marLeft w:val="0"/>
          <w:marRight w:val="0"/>
          <w:marTop w:val="0"/>
          <w:marBottom w:val="75"/>
          <w:divBdr>
            <w:top w:val="none" w:sz="0" w:space="0" w:color="auto"/>
            <w:left w:val="none" w:sz="0" w:space="0" w:color="auto"/>
            <w:bottom w:val="none" w:sz="0" w:space="0" w:color="auto"/>
            <w:right w:val="none" w:sz="0" w:space="0" w:color="auto"/>
          </w:divBdr>
          <w:divsChild>
            <w:div w:id="297803383">
              <w:marLeft w:val="0"/>
              <w:marRight w:val="0"/>
              <w:marTop w:val="0"/>
              <w:marBottom w:val="0"/>
              <w:divBdr>
                <w:top w:val="none" w:sz="0" w:space="0" w:color="auto"/>
                <w:left w:val="none" w:sz="0" w:space="0" w:color="auto"/>
                <w:bottom w:val="none" w:sz="0" w:space="0" w:color="auto"/>
                <w:right w:val="none" w:sz="0" w:space="0" w:color="auto"/>
              </w:divBdr>
            </w:div>
            <w:div w:id="1495485452">
              <w:marLeft w:val="0"/>
              <w:marRight w:val="0"/>
              <w:marTop w:val="0"/>
              <w:marBottom w:val="0"/>
              <w:divBdr>
                <w:top w:val="none" w:sz="0" w:space="0" w:color="auto"/>
                <w:left w:val="none" w:sz="0" w:space="0" w:color="auto"/>
                <w:bottom w:val="none" w:sz="0" w:space="0" w:color="auto"/>
                <w:right w:val="none" w:sz="0" w:space="0" w:color="auto"/>
              </w:divBdr>
            </w:div>
          </w:divsChild>
        </w:div>
        <w:div w:id="1710715091">
          <w:marLeft w:val="0"/>
          <w:marRight w:val="0"/>
          <w:marTop w:val="0"/>
          <w:marBottom w:val="75"/>
          <w:divBdr>
            <w:top w:val="none" w:sz="0" w:space="0" w:color="auto"/>
            <w:left w:val="none" w:sz="0" w:space="0" w:color="auto"/>
            <w:bottom w:val="none" w:sz="0" w:space="0" w:color="auto"/>
            <w:right w:val="none" w:sz="0" w:space="0" w:color="auto"/>
          </w:divBdr>
          <w:divsChild>
            <w:div w:id="89326455">
              <w:marLeft w:val="0"/>
              <w:marRight w:val="0"/>
              <w:marTop w:val="0"/>
              <w:marBottom w:val="0"/>
              <w:divBdr>
                <w:top w:val="none" w:sz="0" w:space="0" w:color="auto"/>
                <w:left w:val="none" w:sz="0" w:space="0" w:color="auto"/>
                <w:bottom w:val="none" w:sz="0" w:space="0" w:color="auto"/>
                <w:right w:val="none" w:sz="0" w:space="0" w:color="auto"/>
              </w:divBdr>
            </w:div>
            <w:div w:id="1711110489">
              <w:marLeft w:val="0"/>
              <w:marRight w:val="0"/>
              <w:marTop w:val="0"/>
              <w:marBottom w:val="0"/>
              <w:divBdr>
                <w:top w:val="none" w:sz="0" w:space="0" w:color="auto"/>
                <w:left w:val="none" w:sz="0" w:space="0" w:color="auto"/>
                <w:bottom w:val="none" w:sz="0" w:space="0" w:color="auto"/>
                <w:right w:val="none" w:sz="0" w:space="0" w:color="auto"/>
              </w:divBdr>
            </w:div>
          </w:divsChild>
        </w:div>
        <w:div w:id="2107848351">
          <w:marLeft w:val="0"/>
          <w:marRight w:val="0"/>
          <w:marTop w:val="0"/>
          <w:marBottom w:val="75"/>
          <w:divBdr>
            <w:top w:val="none" w:sz="0" w:space="0" w:color="auto"/>
            <w:left w:val="none" w:sz="0" w:space="0" w:color="auto"/>
            <w:bottom w:val="none" w:sz="0" w:space="0" w:color="auto"/>
            <w:right w:val="none" w:sz="0" w:space="0" w:color="auto"/>
          </w:divBdr>
          <w:divsChild>
            <w:div w:id="1971521032">
              <w:marLeft w:val="0"/>
              <w:marRight w:val="0"/>
              <w:marTop w:val="0"/>
              <w:marBottom w:val="0"/>
              <w:divBdr>
                <w:top w:val="none" w:sz="0" w:space="0" w:color="auto"/>
                <w:left w:val="none" w:sz="0" w:space="0" w:color="auto"/>
                <w:bottom w:val="none" w:sz="0" w:space="0" w:color="auto"/>
                <w:right w:val="none" w:sz="0" w:space="0" w:color="auto"/>
              </w:divBdr>
            </w:div>
            <w:div w:id="1627659973">
              <w:marLeft w:val="0"/>
              <w:marRight w:val="0"/>
              <w:marTop w:val="0"/>
              <w:marBottom w:val="0"/>
              <w:divBdr>
                <w:top w:val="none" w:sz="0" w:space="0" w:color="auto"/>
                <w:left w:val="none" w:sz="0" w:space="0" w:color="auto"/>
                <w:bottom w:val="none" w:sz="0" w:space="0" w:color="auto"/>
                <w:right w:val="none" w:sz="0" w:space="0" w:color="auto"/>
              </w:divBdr>
            </w:div>
          </w:divsChild>
        </w:div>
        <w:div w:id="1793863520">
          <w:marLeft w:val="0"/>
          <w:marRight w:val="0"/>
          <w:marTop w:val="0"/>
          <w:marBottom w:val="75"/>
          <w:divBdr>
            <w:top w:val="none" w:sz="0" w:space="0" w:color="auto"/>
            <w:left w:val="none" w:sz="0" w:space="0" w:color="auto"/>
            <w:bottom w:val="none" w:sz="0" w:space="0" w:color="auto"/>
            <w:right w:val="none" w:sz="0" w:space="0" w:color="auto"/>
          </w:divBdr>
          <w:divsChild>
            <w:div w:id="411701515">
              <w:marLeft w:val="0"/>
              <w:marRight w:val="0"/>
              <w:marTop w:val="0"/>
              <w:marBottom w:val="0"/>
              <w:divBdr>
                <w:top w:val="none" w:sz="0" w:space="0" w:color="auto"/>
                <w:left w:val="none" w:sz="0" w:space="0" w:color="auto"/>
                <w:bottom w:val="none" w:sz="0" w:space="0" w:color="auto"/>
                <w:right w:val="none" w:sz="0" w:space="0" w:color="auto"/>
              </w:divBdr>
            </w:div>
            <w:div w:id="1821383638">
              <w:marLeft w:val="0"/>
              <w:marRight w:val="0"/>
              <w:marTop w:val="0"/>
              <w:marBottom w:val="0"/>
              <w:divBdr>
                <w:top w:val="none" w:sz="0" w:space="0" w:color="auto"/>
                <w:left w:val="none" w:sz="0" w:space="0" w:color="auto"/>
                <w:bottom w:val="none" w:sz="0" w:space="0" w:color="auto"/>
                <w:right w:val="none" w:sz="0" w:space="0" w:color="auto"/>
              </w:divBdr>
            </w:div>
          </w:divsChild>
        </w:div>
        <w:div w:id="11806632">
          <w:marLeft w:val="0"/>
          <w:marRight w:val="0"/>
          <w:marTop w:val="0"/>
          <w:marBottom w:val="75"/>
          <w:divBdr>
            <w:top w:val="none" w:sz="0" w:space="0" w:color="auto"/>
            <w:left w:val="none" w:sz="0" w:space="0" w:color="auto"/>
            <w:bottom w:val="none" w:sz="0" w:space="0" w:color="auto"/>
            <w:right w:val="none" w:sz="0" w:space="0" w:color="auto"/>
          </w:divBdr>
          <w:divsChild>
            <w:div w:id="168523058">
              <w:marLeft w:val="0"/>
              <w:marRight w:val="0"/>
              <w:marTop w:val="0"/>
              <w:marBottom w:val="0"/>
              <w:divBdr>
                <w:top w:val="none" w:sz="0" w:space="0" w:color="auto"/>
                <w:left w:val="none" w:sz="0" w:space="0" w:color="auto"/>
                <w:bottom w:val="none" w:sz="0" w:space="0" w:color="auto"/>
                <w:right w:val="none" w:sz="0" w:space="0" w:color="auto"/>
              </w:divBdr>
            </w:div>
            <w:div w:id="761608523">
              <w:marLeft w:val="0"/>
              <w:marRight w:val="0"/>
              <w:marTop w:val="0"/>
              <w:marBottom w:val="0"/>
              <w:divBdr>
                <w:top w:val="none" w:sz="0" w:space="0" w:color="auto"/>
                <w:left w:val="none" w:sz="0" w:space="0" w:color="auto"/>
                <w:bottom w:val="none" w:sz="0" w:space="0" w:color="auto"/>
                <w:right w:val="none" w:sz="0" w:space="0" w:color="auto"/>
              </w:divBdr>
            </w:div>
          </w:divsChild>
        </w:div>
        <w:div w:id="960889939">
          <w:marLeft w:val="0"/>
          <w:marRight w:val="0"/>
          <w:marTop w:val="0"/>
          <w:marBottom w:val="75"/>
          <w:divBdr>
            <w:top w:val="none" w:sz="0" w:space="0" w:color="auto"/>
            <w:left w:val="none" w:sz="0" w:space="0" w:color="auto"/>
            <w:bottom w:val="none" w:sz="0" w:space="0" w:color="auto"/>
            <w:right w:val="none" w:sz="0" w:space="0" w:color="auto"/>
          </w:divBdr>
          <w:divsChild>
            <w:div w:id="1758404124">
              <w:marLeft w:val="0"/>
              <w:marRight w:val="0"/>
              <w:marTop w:val="0"/>
              <w:marBottom w:val="0"/>
              <w:divBdr>
                <w:top w:val="none" w:sz="0" w:space="0" w:color="auto"/>
                <w:left w:val="none" w:sz="0" w:space="0" w:color="auto"/>
                <w:bottom w:val="none" w:sz="0" w:space="0" w:color="auto"/>
                <w:right w:val="none" w:sz="0" w:space="0" w:color="auto"/>
              </w:divBdr>
            </w:div>
            <w:div w:id="683897799">
              <w:marLeft w:val="0"/>
              <w:marRight w:val="0"/>
              <w:marTop w:val="0"/>
              <w:marBottom w:val="0"/>
              <w:divBdr>
                <w:top w:val="none" w:sz="0" w:space="0" w:color="auto"/>
                <w:left w:val="none" w:sz="0" w:space="0" w:color="auto"/>
                <w:bottom w:val="none" w:sz="0" w:space="0" w:color="auto"/>
                <w:right w:val="none" w:sz="0" w:space="0" w:color="auto"/>
              </w:divBdr>
            </w:div>
          </w:divsChild>
        </w:div>
        <w:div w:id="1992174549">
          <w:marLeft w:val="0"/>
          <w:marRight w:val="0"/>
          <w:marTop w:val="0"/>
          <w:marBottom w:val="75"/>
          <w:divBdr>
            <w:top w:val="none" w:sz="0" w:space="0" w:color="auto"/>
            <w:left w:val="none" w:sz="0" w:space="0" w:color="auto"/>
            <w:bottom w:val="none" w:sz="0" w:space="0" w:color="auto"/>
            <w:right w:val="none" w:sz="0" w:space="0" w:color="auto"/>
          </w:divBdr>
          <w:divsChild>
            <w:div w:id="1532303097">
              <w:marLeft w:val="0"/>
              <w:marRight w:val="0"/>
              <w:marTop w:val="0"/>
              <w:marBottom w:val="0"/>
              <w:divBdr>
                <w:top w:val="none" w:sz="0" w:space="0" w:color="auto"/>
                <w:left w:val="none" w:sz="0" w:space="0" w:color="auto"/>
                <w:bottom w:val="none" w:sz="0" w:space="0" w:color="auto"/>
                <w:right w:val="none" w:sz="0" w:space="0" w:color="auto"/>
              </w:divBdr>
            </w:div>
            <w:div w:id="1700162083">
              <w:marLeft w:val="0"/>
              <w:marRight w:val="0"/>
              <w:marTop w:val="0"/>
              <w:marBottom w:val="0"/>
              <w:divBdr>
                <w:top w:val="none" w:sz="0" w:space="0" w:color="auto"/>
                <w:left w:val="none" w:sz="0" w:space="0" w:color="auto"/>
                <w:bottom w:val="none" w:sz="0" w:space="0" w:color="auto"/>
                <w:right w:val="none" w:sz="0" w:space="0" w:color="auto"/>
              </w:divBdr>
            </w:div>
          </w:divsChild>
        </w:div>
        <w:div w:id="1641617172">
          <w:marLeft w:val="0"/>
          <w:marRight w:val="0"/>
          <w:marTop w:val="0"/>
          <w:marBottom w:val="75"/>
          <w:divBdr>
            <w:top w:val="none" w:sz="0" w:space="0" w:color="auto"/>
            <w:left w:val="none" w:sz="0" w:space="0" w:color="auto"/>
            <w:bottom w:val="none" w:sz="0" w:space="0" w:color="auto"/>
            <w:right w:val="none" w:sz="0" w:space="0" w:color="auto"/>
          </w:divBdr>
          <w:divsChild>
            <w:div w:id="251933491">
              <w:marLeft w:val="0"/>
              <w:marRight w:val="0"/>
              <w:marTop w:val="0"/>
              <w:marBottom w:val="0"/>
              <w:divBdr>
                <w:top w:val="none" w:sz="0" w:space="0" w:color="auto"/>
                <w:left w:val="none" w:sz="0" w:space="0" w:color="auto"/>
                <w:bottom w:val="none" w:sz="0" w:space="0" w:color="auto"/>
                <w:right w:val="none" w:sz="0" w:space="0" w:color="auto"/>
              </w:divBdr>
            </w:div>
            <w:div w:id="925265974">
              <w:marLeft w:val="0"/>
              <w:marRight w:val="0"/>
              <w:marTop w:val="0"/>
              <w:marBottom w:val="0"/>
              <w:divBdr>
                <w:top w:val="none" w:sz="0" w:space="0" w:color="auto"/>
                <w:left w:val="none" w:sz="0" w:space="0" w:color="auto"/>
                <w:bottom w:val="none" w:sz="0" w:space="0" w:color="auto"/>
                <w:right w:val="none" w:sz="0" w:space="0" w:color="auto"/>
              </w:divBdr>
            </w:div>
          </w:divsChild>
        </w:div>
        <w:div w:id="1118722545">
          <w:marLeft w:val="0"/>
          <w:marRight w:val="0"/>
          <w:marTop w:val="0"/>
          <w:marBottom w:val="75"/>
          <w:divBdr>
            <w:top w:val="none" w:sz="0" w:space="0" w:color="auto"/>
            <w:left w:val="none" w:sz="0" w:space="0" w:color="auto"/>
            <w:bottom w:val="none" w:sz="0" w:space="0" w:color="auto"/>
            <w:right w:val="none" w:sz="0" w:space="0" w:color="auto"/>
          </w:divBdr>
          <w:divsChild>
            <w:div w:id="1777671488">
              <w:marLeft w:val="0"/>
              <w:marRight w:val="0"/>
              <w:marTop w:val="0"/>
              <w:marBottom w:val="0"/>
              <w:divBdr>
                <w:top w:val="none" w:sz="0" w:space="0" w:color="auto"/>
                <w:left w:val="none" w:sz="0" w:space="0" w:color="auto"/>
                <w:bottom w:val="none" w:sz="0" w:space="0" w:color="auto"/>
                <w:right w:val="none" w:sz="0" w:space="0" w:color="auto"/>
              </w:divBdr>
            </w:div>
            <w:div w:id="649797419">
              <w:marLeft w:val="0"/>
              <w:marRight w:val="0"/>
              <w:marTop w:val="0"/>
              <w:marBottom w:val="0"/>
              <w:divBdr>
                <w:top w:val="none" w:sz="0" w:space="0" w:color="auto"/>
                <w:left w:val="none" w:sz="0" w:space="0" w:color="auto"/>
                <w:bottom w:val="none" w:sz="0" w:space="0" w:color="auto"/>
                <w:right w:val="none" w:sz="0" w:space="0" w:color="auto"/>
              </w:divBdr>
            </w:div>
          </w:divsChild>
        </w:div>
        <w:div w:id="1264151087">
          <w:marLeft w:val="0"/>
          <w:marRight w:val="0"/>
          <w:marTop w:val="0"/>
          <w:marBottom w:val="75"/>
          <w:divBdr>
            <w:top w:val="none" w:sz="0" w:space="0" w:color="auto"/>
            <w:left w:val="none" w:sz="0" w:space="0" w:color="auto"/>
            <w:bottom w:val="none" w:sz="0" w:space="0" w:color="auto"/>
            <w:right w:val="none" w:sz="0" w:space="0" w:color="auto"/>
          </w:divBdr>
          <w:divsChild>
            <w:div w:id="172304738">
              <w:marLeft w:val="0"/>
              <w:marRight w:val="0"/>
              <w:marTop w:val="0"/>
              <w:marBottom w:val="0"/>
              <w:divBdr>
                <w:top w:val="none" w:sz="0" w:space="0" w:color="auto"/>
                <w:left w:val="none" w:sz="0" w:space="0" w:color="auto"/>
                <w:bottom w:val="none" w:sz="0" w:space="0" w:color="auto"/>
                <w:right w:val="none" w:sz="0" w:space="0" w:color="auto"/>
              </w:divBdr>
            </w:div>
            <w:div w:id="513153715">
              <w:marLeft w:val="0"/>
              <w:marRight w:val="0"/>
              <w:marTop w:val="0"/>
              <w:marBottom w:val="0"/>
              <w:divBdr>
                <w:top w:val="none" w:sz="0" w:space="0" w:color="auto"/>
                <w:left w:val="none" w:sz="0" w:space="0" w:color="auto"/>
                <w:bottom w:val="none" w:sz="0" w:space="0" w:color="auto"/>
                <w:right w:val="none" w:sz="0" w:space="0" w:color="auto"/>
              </w:divBdr>
            </w:div>
          </w:divsChild>
        </w:div>
        <w:div w:id="149910274">
          <w:marLeft w:val="0"/>
          <w:marRight w:val="0"/>
          <w:marTop w:val="0"/>
          <w:marBottom w:val="75"/>
          <w:divBdr>
            <w:top w:val="none" w:sz="0" w:space="0" w:color="auto"/>
            <w:left w:val="none" w:sz="0" w:space="0" w:color="auto"/>
            <w:bottom w:val="none" w:sz="0" w:space="0" w:color="auto"/>
            <w:right w:val="none" w:sz="0" w:space="0" w:color="auto"/>
          </w:divBdr>
          <w:divsChild>
            <w:div w:id="669672274">
              <w:marLeft w:val="0"/>
              <w:marRight w:val="0"/>
              <w:marTop w:val="0"/>
              <w:marBottom w:val="0"/>
              <w:divBdr>
                <w:top w:val="none" w:sz="0" w:space="0" w:color="auto"/>
                <w:left w:val="none" w:sz="0" w:space="0" w:color="auto"/>
                <w:bottom w:val="none" w:sz="0" w:space="0" w:color="auto"/>
                <w:right w:val="none" w:sz="0" w:space="0" w:color="auto"/>
              </w:divBdr>
            </w:div>
            <w:div w:id="1630821226">
              <w:marLeft w:val="0"/>
              <w:marRight w:val="0"/>
              <w:marTop w:val="0"/>
              <w:marBottom w:val="0"/>
              <w:divBdr>
                <w:top w:val="none" w:sz="0" w:space="0" w:color="auto"/>
                <w:left w:val="none" w:sz="0" w:space="0" w:color="auto"/>
                <w:bottom w:val="none" w:sz="0" w:space="0" w:color="auto"/>
                <w:right w:val="none" w:sz="0" w:space="0" w:color="auto"/>
              </w:divBdr>
            </w:div>
          </w:divsChild>
        </w:div>
        <w:div w:id="1731731204">
          <w:marLeft w:val="0"/>
          <w:marRight w:val="0"/>
          <w:marTop w:val="0"/>
          <w:marBottom w:val="75"/>
          <w:divBdr>
            <w:top w:val="none" w:sz="0" w:space="0" w:color="auto"/>
            <w:left w:val="none" w:sz="0" w:space="0" w:color="auto"/>
            <w:bottom w:val="none" w:sz="0" w:space="0" w:color="auto"/>
            <w:right w:val="none" w:sz="0" w:space="0" w:color="auto"/>
          </w:divBdr>
          <w:divsChild>
            <w:div w:id="984747824">
              <w:marLeft w:val="0"/>
              <w:marRight w:val="0"/>
              <w:marTop w:val="0"/>
              <w:marBottom w:val="0"/>
              <w:divBdr>
                <w:top w:val="none" w:sz="0" w:space="0" w:color="auto"/>
                <w:left w:val="none" w:sz="0" w:space="0" w:color="auto"/>
                <w:bottom w:val="none" w:sz="0" w:space="0" w:color="auto"/>
                <w:right w:val="none" w:sz="0" w:space="0" w:color="auto"/>
              </w:divBdr>
            </w:div>
            <w:div w:id="628167540">
              <w:marLeft w:val="0"/>
              <w:marRight w:val="0"/>
              <w:marTop w:val="0"/>
              <w:marBottom w:val="0"/>
              <w:divBdr>
                <w:top w:val="none" w:sz="0" w:space="0" w:color="auto"/>
                <w:left w:val="none" w:sz="0" w:space="0" w:color="auto"/>
                <w:bottom w:val="none" w:sz="0" w:space="0" w:color="auto"/>
                <w:right w:val="none" w:sz="0" w:space="0" w:color="auto"/>
              </w:divBdr>
            </w:div>
          </w:divsChild>
        </w:div>
        <w:div w:id="81493349">
          <w:marLeft w:val="0"/>
          <w:marRight w:val="0"/>
          <w:marTop w:val="0"/>
          <w:marBottom w:val="75"/>
          <w:divBdr>
            <w:top w:val="none" w:sz="0" w:space="0" w:color="auto"/>
            <w:left w:val="none" w:sz="0" w:space="0" w:color="auto"/>
            <w:bottom w:val="none" w:sz="0" w:space="0" w:color="auto"/>
            <w:right w:val="none" w:sz="0" w:space="0" w:color="auto"/>
          </w:divBdr>
          <w:divsChild>
            <w:div w:id="1988198097">
              <w:marLeft w:val="0"/>
              <w:marRight w:val="0"/>
              <w:marTop w:val="0"/>
              <w:marBottom w:val="0"/>
              <w:divBdr>
                <w:top w:val="none" w:sz="0" w:space="0" w:color="auto"/>
                <w:left w:val="none" w:sz="0" w:space="0" w:color="auto"/>
                <w:bottom w:val="none" w:sz="0" w:space="0" w:color="auto"/>
                <w:right w:val="none" w:sz="0" w:space="0" w:color="auto"/>
              </w:divBdr>
            </w:div>
            <w:div w:id="1107777852">
              <w:marLeft w:val="0"/>
              <w:marRight w:val="0"/>
              <w:marTop w:val="0"/>
              <w:marBottom w:val="0"/>
              <w:divBdr>
                <w:top w:val="none" w:sz="0" w:space="0" w:color="auto"/>
                <w:left w:val="none" w:sz="0" w:space="0" w:color="auto"/>
                <w:bottom w:val="none" w:sz="0" w:space="0" w:color="auto"/>
                <w:right w:val="none" w:sz="0" w:space="0" w:color="auto"/>
              </w:divBdr>
            </w:div>
          </w:divsChild>
        </w:div>
        <w:div w:id="1479416042">
          <w:marLeft w:val="0"/>
          <w:marRight w:val="0"/>
          <w:marTop w:val="0"/>
          <w:marBottom w:val="75"/>
          <w:divBdr>
            <w:top w:val="none" w:sz="0" w:space="0" w:color="auto"/>
            <w:left w:val="none" w:sz="0" w:space="0" w:color="auto"/>
            <w:bottom w:val="none" w:sz="0" w:space="0" w:color="auto"/>
            <w:right w:val="none" w:sz="0" w:space="0" w:color="auto"/>
          </w:divBdr>
          <w:divsChild>
            <w:div w:id="701707848">
              <w:marLeft w:val="0"/>
              <w:marRight w:val="0"/>
              <w:marTop w:val="0"/>
              <w:marBottom w:val="0"/>
              <w:divBdr>
                <w:top w:val="none" w:sz="0" w:space="0" w:color="auto"/>
                <w:left w:val="none" w:sz="0" w:space="0" w:color="auto"/>
                <w:bottom w:val="none" w:sz="0" w:space="0" w:color="auto"/>
                <w:right w:val="none" w:sz="0" w:space="0" w:color="auto"/>
              </w:divBdr>
            </w:div>
            <w:div w:id="290208230">
              <w:marLeft w:val="0"/>
              <w:marRight w:val="0"/>
              <w:marTop w:val="0"/>
              <w:marBottom w:val="0"/>
              <w:divBdr>
                <w:top w:val="none" w:sz="0" w:space="0" w:color="auto"/>
                <w:left w:val="none" w:sz="0" w:space="0" w:color="auto"/>
                <w:bottom w:val="none" w:sz="0" w:space="0" w:color="auto"/>
                <w:right w:val="none" w:sz="0" w:space="0" w:color="auto"/>
              </w:divBdr>
            </w:div>
          </w:divsChild>
        </w:div>
        <w:div w:id="497380185">
          <w:marLeft w:val="0"/>
          <w:marRight w:val="0"/>
          <w:marTop w:val="0"/>
          <w:marBottom w:val="75"/>
          <w:divBdr>
            <w:top w:val="none" w:sz="0" w:space="0" w:color="auto"/>
            <w:left w:val="none" w:sz="0" w:space="0" w:color="auto"/>
            <w:bottom w:val="none" w:sz="0" w:space="0" w:color="auto"/>
            <w:right w:val="none" w:sz="0" w:space="0" w:color="auto"/>
          </w:divBdr>
          <w:divsChild>
            <w:div w:id="1420130065">
              <w:marLeft w:val="0"/>
              <w:marRight w:val="0"/>
              <w:marTop w:val="0"/>
              <w:marBottom w:val="0"/>
              <w:divBdr>
                <w:top w:val="none" w:sz="0" w:space="0" w:color="auto"/>
                <w:left w:val="none" w:sz="0" w:space="0" w:color="auto"/>
                <w:bottom w:val="none" w:sz="0" w:space="0" w:color="auto"/>
                <w:right w:val="none" w:sz="0" w:space="0" w:color="auto"/>
              </w:divBdr>
            </w:div>
            <w:div w:id="2074085514">
              <w:marLeft w:val="0"/>
              <w:marRight w:val="0"/>
              <w:marTop w:val="0"/>
              <w:marBottom w:val="0"/>
              <w:divBdr>
                <w:top w:val="none" w:sz="0" w:space="0" w:color="auto"/>
                <w:left w:val="none" w:sz="0" w:space="0" w:color="auto"/>
                <w:bottom w:val="none" w:sz="0" w:space="0" w:color="auto"/>
                <w:right w:val="none" w:sz="0" w:space="0" w:color="auto"/>
              </w:divBdr>
            </w:div>
          </w:divsChild>
        </w:div>
        <w:div w:id="479663734">
          <w:marLeft w:val="0"/>
          <w:marRight w:val="0"/>
          <w:marTop w:val="0"/>
          <w:marBottom w:val="75"/>
          <w:divBdr>
            <w:top w:val="none" w:sz="0" w:space="0" w:color="auto"/>
            <w:left w:val="none" w:sz="0" w:space="0" w:color="auto"/>
            <w:bottom w:val="none" w:sz="0" w:space="0" w:color="auto"/>
            <w:right w:val="none" w:sz="0" w:space="0" w:color="auto"/>
          </w:divBdr>
          <w:divsChild>
            <w:div w:id="1632054707">
              <w:marLeft w:val="0"/>
              <w:marRight w:val="0"/>
              <w:marTop w:val="0"/>
              <w:marBottom w:val="0"/>
              <w:divBdr>
                <w:top w:val="none" w:sz="0" w:space="0" w:color="auto"/>
                <w:left w:val="none" w:sz="0" w:space="0" w:color="auto"/>
                <w:bottom w:val="none" w:sz="0" w:space="0" w:color="auto"/>
                <w:right w:val="none" w:sz="0" w:space="0" w:color="auto"/>
              </w:divBdr>
            </w:div>
            <w:div w:id="1314984822">
              <w:marLeft w:val="0"/>
              <w:marRight w:val="0"/>
              <w:marTop w:val="0"/>
              <w:marBottom w:val="0"/>
              <w:divBdr>
                <w:top w:val="none" w:sz="0" w:space="0" w:color="auto"/>
                <w:left w:val="none" w:sz="0" w:space="0" w:color="auto"/>
                <w:bottom w:val="none" w:sz="0" w:space="0" w:color="auto"/>
                <w:right w:val="none" w:sz="0" w:space="0" w:color="auto"/>
              </w:divBdr>
            </w:div>
          </w:divsChild>
        </w:div>
        <w:div w:id="226455697">
          <w:marLeft w:val="0"/>
          <w:marRight w:val="0"/>
          <w:marTop w:val="0"/>
          <w:marBottom w:val="75"/>
          <w:divBdr>
            <w:top w:val="none" w:sz="0" w:space="0" w:color="auto"/>
            <w:left w:val="none" w:sz="0" w:space="0" w:color="auto"/>
            <w:bottom w:val="none" w:sz="0" w:space="0" w:color="auto"/>
            <w:right w:val="none" w:sz="0" w:space="0" w:color="auto"/>
          </w:divBdr>
          <w:divsChild>
            <w:div w:id="706494662">
              <w:marLeft w:val="0"/>
              <w:marRight w:val="0"/>
              <w:marTop w:val="0"/>
              <w:marBottom w:val="0"/>
              <w:divBdr>
                <w:top w:val="none" w:sz="0" w:space="0" w:color="auto"/>
                <w:left w:val="none" w:sz="0" w:space="0" w:color="auto"/>
                <w:bottom w:val="none" w:sz="0" w:space="0" w:color="auto"/>
                <w:right w:val="none" w:sz="0" w:space="0" w:color="auto"/>
              </w:divBdr>
            </w:div>
            <w:div w:id="6947740">
              <w:marLeft w:val="0"/>
              <w:marRight w:val="0"/>
              <w:marTop w:val="0"/>
              <w:marBottom w:val="0"/>
              <w:divBdr>
                <w:top w:val="none" w:sz="0" w:space="0" w:color="auto"/>
                <w:left w:val="none" w:sz="0" w:space="0" w:color="auto"/>
                <w:bottom w:val="none" w:sz="0" w:space="0" w:color="auto"/>
                <w:right w:val="none" w:sz="0" w:space="0" w:color="auto"/>
              </w:divBdr>
            </w:div>
          </w:divsChild>
        </w:div>
        <w:div w:id="1630893558">
          <w:marLeft w:val="0"/>
          <w:marRight w:val="0"/>
          <w:marTop w:val="0"/>
          <w:marBottom w:val="75"/>
          <w:divBdr>
            <w:top w:val="none" w:sz="0" w:space="0" w:color="auto"/>
            <w:left w:val="none" w:sz="0" w:space="0" w:color="auto"/>
            <w:bottom w:val="none" w:sz="0" w:space="0" w:color="auto"/>
            <w:right w:val="none" w:sz="0" w:space="0" w:color="auto"/>
          </w:divBdr>
          <w:divsChild>
            <w:div w:id="94593580">
              <w:marLeft w:val="0"/>
              <w:marRight w:val="0"/>
              <w:marTop w:val="0"/>
              <w:marBottom w:val="0"/>
              <w:divBdr>
                <w:top w:val="none" w:sz="0" w:space="0" w:color="auto"/>
                <w:left w:val="none" w:sz="0" w:space="0" w:color="auto"/>
                <w:bottom w:val="none" w:sz="0" w:space="0" w:color="auto"/>
                <w:right w:val="none" w:sz="0" w:space="0" w:color="auto"/>
              </w:divBdr>
            </w:div>
            <w:div w:id="1335301234">
              <w:marLeft w:val="0"/>
              <w:marRight w:val="0"/>
              <w:marTop w:val="0"/>
              <w:marBottom w:val="0"/>
              <w:divBdr>
                <w:top w:val="none" w:sz="0" w:space="0" w:color="auto"/>
                <w:left w:val="none" w:sz="0" w:space="0" w:color="auto"/>
                <w:bottom w:val="none" w:sz="0" w:space="0" w:color="auto"/>
                <w:right w:val="none" w:sz="0" w:space="0" w:color="auto"/>
              </w:divBdr>
            </w:div>
          </w:divsChild>
        </w:div>
        <w:div w:id="1710256973">
          <w:marLeft w:val="0"/>
          <w:marRight w:val="0"/>
          <w:marTop w:val="0"/>
          <w:marBottom w:val="75"/>
          <w:divBdr>
            <w:top w:val="none" w:sz="0" w:space="0" w:color="auto"/>
            <w:left w:val="none" w:sz="0" w:space="0" w:color="auto"/>
            <w:bottom w:val="none" w:sz="0" w:space="0" w:color="auto"/>
            <w:right w:val="none" w:sz="0" w:space="0" w:color="auto"/>
          </w:divBdr>
          <w:divsChild>
            <w:div w:id="459496709">
              <w:marLeft w:val="0"/>
              <w:marRight w:val="0"/>
              <w:marTop w:val="0"/>
              <w:marBottom w:val="0"/>
              <w:divBdr>
                <w:top w:val="none" w:sz="0" w:space="0" w:color="auto"/>
                <w:left w:val="none" w:sz="0" w:space="0" w:color="auto"/>
                <w:bottom w:val="none" w:sz="0" w:space="0" w:color="auto"/>
                <w:right w:val="none" w:sz="0" w:space="0" w:color="auto"/>
              </w:divBdr>
            </w:div>
            <w:div w:id="555170125">
              <w:marLeft w:val="0"/>
              <w:marRight w:val="0"/>
              <w:marTop w:val="0"/>
              <w:marBottom w:val="0"/>
              <w:divBdr>
                <w:top w:val="none" w:sz="0" w:space="0" w:color="auto"/>
                <w:left w:val="none" w:sz="0" w:space="0" w:color="auto"/>
                <w:bottom w:val="none" w:sz="0" w:space="0" w:color="auto"/>
                <w:right w:val="none" w:sz="0" w:space="0" w:color="auto"/>
              </w:divBdr>
            </w:div>
          </w:divsChild>
        </w:div>
        <w:div w:id="1027098014">
          <w:marLeft w:val="0"/>
          <w:marRight w:val="0"/>
          <w:marTop w:val="0"/>
          <w:marBottom w:val="75"/>
          <w:divBdr>
            <w:top w:val="none" w:sz="0" w:space="0" w:color="auto"/>
            <w:left w:val="none" w:sz="0" w:space="0" w:color="auto"/>
            <w:bottom w:val="none" w:sz="0" w:space="0" w:color="auto"/>
            <w:right w:val="none" w:sz="0" w:space="0" w:color="auto"/>
          </w:divBdr>
          <w:divsChild>
            <w:div w:id="12193573">
              <w:marLeft w:val="0"/>
              <w:marRight w:val="0"/>
              <w:marTop w:val="0"/>
              <w:marBottom w:val="0"/>
              <w:divBdr>
                <w:top w:val="none" w:sz="0" w:space="0" w:color="auto"/>
                <w:left w:val="none" w:sz="0" w:space="0" w:color="auto"/>
                <w:bottom w:val="none" w:sz="0" w:space="0" w:color="auto"/>
                <w:right w:val="none" w:sz="0" w:space="0" w:color="auto"/>
              </w:divBdr>
            </w:div>
            <w:div w:id="453334667">
              <w:marLeft w:val="0"/>
              <w:marRight w:val="0"/>
              <w:marTop w:val="0"/>
              <w:marBottom w:val="0"/>
              <w:divBdr>
                <w:top w:val="none" w:sz="0" w:space="0" w:color="auto"/>
                <w:left w:val="none" w:sz="0" w:space="0" w:color="auto"/>
                <w:bottom w:val="none" w:sz="0" w:space="0" w:color="auto"/>
                <w:right w:val="none" w:sz="0" w:space="0" w:color="auto"/>
              </w:divBdr>
            </w:div>
          </w:divsChild>
        </w:div>
        <w:div w:id="253245429">
          <w:marLeft w:val="0"/>
          <w:marRight w:val="0"/>
          <w:marTop w:val="0"/>
          <w:marBottom w:val="75"/>
          <w:divBdr>
            <w:top w:val="none" w:sz="0" w:space="0" w:color="auto"/>
            <w:left w:val="none" w:sz="0" w:space="0" w:color="auto"/>
            <w:bottom w:val="none" w:sz="0" w:space="0" w:color="auto"/>
            <w:right w:val="none" w:sz="0" w:space="0" w:color="auto"/>
          </w:divBdr>
          <w:divsChild>
            <w:div w:id="1527866867">
              <w:marLeft w:val="0"/>
              <w:marRight w:val="0"/>
              <w:marTop w:val="0"/>
              <w:marBottom w:val="0"/>
              <w:divBdr>
                <w:top w:val="none" w:sz="0" w:space="0" w:color="auto"/>
                <w:left w:val="none" w:sz="0" w:space="0" w:color="auto"/>
                <w:bottom w:val="none" w:sz="0" w:space="0" w:color="auto"/>
                <w:right w:val="none" w:sz="0" w:space="0" w:color="auto"/>
              </w:divBdr>
            </w:div>
            <w:div w:id="849489707">
              <w:marLeft w:val="0"/>
              <w:marRight w:val="0"/>
              <w:marTop w:val="0"/>
              <w:marBottom w:val="0"/>
              <w:divBdr>
                <w:top w:val="none" w:sz="0" w:space="0" w:color="auto"/>
                <w:left w:val="none" w:sz="0" w:space="0" w:color="auto"/>
                <w:bottom w:val="none" w:sz="0" w:space="0" w:color="auto"/>
                <w:right w:val="none" w:sz="0" w:space="0" w:color="auto"/>
              </w:divBdr>
            </w:div>
          </w:divsChild>
        </w:div>
        <w:div w:id="860626549">
          <w:marLeft w:val="0"/>
          <w:marRight w:val="0"/>
          <w:marTop w:val="0"/>
          <w:marBottom w:val="75"/>
          <w:divBdr>
            <w:top w:val="none" w:sz="0" w:space="0" w:color="auto"/>
            <w:left w:val="none" w:sz="0" w:space="0" w:color="auto"/>
            <w:bottom w:val="none" w:sz="0" w:space="0" w:color="auto"/>
            <w:right w:val="none" w:sz="0" w:space="0" w:color="auto"/>
          </w:divBdr>
          <w:divsChild>
            <w:div w:id="947589886">
              <w:marLeft w:val="0"/>
              <w:marRight w:val="0"/>
              <w:marTop w:val="0"/>
              <w:marBottom w:val="0"/>
              <w:divBdr>
                <w:top w:val="none" w:sz="0" w:space="0" w:color="auto"/>
                <w:left w:val="none" w:sz="0" w:space="0" w:color="auto"/>
                <w:bottom w:val="none" w:sz="0" w:space="0" w:color="auto"/>
                <w:right w:val="none" w:sz="0" w:space="0" w:color="auto"/>
              </w:divBdr>
            </w:div>
            <w:div w:id="549728698">
              <w:marLeft w:val="0"/>
              <w:marRight w:val="0"/>
              <w:marTop w:val="0"/>
              <w:marBottom w:val="0"/>
              <w:divBdr>
                <w:top w:val="none" w:sz="0" w:space="0" w:color="auto"/>
                <w:left w:val="none" w:sz="0" w:space="0" w:color="auto"/>
                <w:bottom w:val="none" w:sz="0" w:space="0" w:color="auto"/>
                <w:right w:val="none" w:sz="0" w:space="0" w:color="auto"/>
              </w:divBdr>
            </w:div>
          </w:divsChild>
        </w:div>
        <w:div w:id="1988167550">
          <w:marLeft w:val="0"/>
          <w:marRight w:val="0"/>
          <w:marTop w:val="0"/>
          <w:marBottom w:val="75"/>
          <w:divBdr>
            <w:top w:val="none" w:sz="0" w:space="0" w:color="auto"/>
            <w:left w:val="none" w:sz="0" w:space="0" w:color="auto"/>
            <w:bottom w:val="none" w:sz="0" w:space="0" w:color="auto"/>
            <w:right w:val="none" w:sz="0" w:space="0" w:color="auto"/>
          </w:divBdr>
          <w:divsChild>
            <w:div w:id="2050908205">
              <w:marLeft w:val="0"/>
              <w:marRight w:val="0"/>
              <w:marTop w:val="0"/>
              <w:marBottom w:val="0"/>
              <w:divBdr>
                <w:top w:val="none" w:sz="0" w:space="0" w:color="auto"/>
                <w:left w:val="none" w:sz="0" w:space="0" w:color="auto"/>
                <w:bottom w:val="none" w:sz="0" w:space="0" w:color="auto"/>
                <w:right w:val="none" w:sz="0" w:space="0" w:color="auto"/>
              </w:divBdr>
            </w:div>
            <w:div w:id="1083801362">
              <w:marLeft w:val="0"/>
              <w:marRight w:val="0"/>
              <w:marTop w:val="0"/>
              <w:marBottom w:val="0"/>
              <w:divBdr>
                <w:top w:val="none" w:sz="0" w:space="0" w:color="auto"/>
                <w:left w:val="none" w:sz="0" w:space="0" w:color="auto"/>
                <w:bottom w:val="none" w:sz="0" w:space="0" w:color="auto"/>
                <w:right w:val="none" w:sz="0" w:space="0" w:color="auto"/>
              </w:divBdr>
            </w:div>
          </w:divsChild>
        </w:div>
        <w:div w:id="547648324">
          <w:marLeft w:val="0"/>
          <w:marRight w:val="0"/>
          <w:marTop w:val="0"/>
          <w:marBottom w:val="75"/>
          <w:divBdr>
            <w:top w:val="none" w:sz="0" w:space="0" w:color="auto"/>
            <w:left w:val="none" w:sz="0" w:space="0" w:color="auto"/>
            <w:bottom w:val="none" w:sz="0" w:space="0" w:color="auto"/>
            <w:right w:val="none" w:sz="0" w:space="0" w:color="auto"/>
          </w:divBdr>
          <w:divsChild>
            <w:div w:id="2031446444">
              <w:marLeft w:val="0"/>
              <w:marRight w:val="0"/>
              <w:marTop w:val="0"/>
              <w:marBottom w:val="0"/>
              <w:divBdr>
                <w:top w:val="none" w:sz="0" w:space="0" w:color="auto"/>
                <w:left w:val="none" w:sz="0" w:space="0" w:color="auto"/>
                <w:bottom w:val="none" w:sz="0" w:space="0" w:color="auto"/>
                <w:right w:val="none" w:sz="0" w:space="0" w:color="auto"/>
              </w:divBdr>
            </w:div>
            <w:div w:id="64643456">
              <w:marLeft w:val="0"/>
              <w:marRight w:val="0"/>
              <w:marTop w:val="0"/>
              <w:marBottom w:val="0"/>
              <w:divBdr>
                <w:top w:val="none" w:sz="0" w:space="0" w:color="auto"/>
                <w:left w:val="none" w:sz="0" w:space="0" w:color="auto"/>
                <w:bottom w:val="none" w:sz="0" w:space="0" w:color="auto"/>
                <w:right w:val="none" w:sz="0" w:space="0" w:color="auto"/>
              </w:divBdr>
            </w:div>
          </w:divsChild>
        </w:div>
        <w:div w:id="1064183493">
          <w:marLeft w:val="0"/>
          <w:marRight w:val="0"/>
          <w:marTop w:val="0"/>
          <w:marBottom w:val="75"/>
          <w:divBdr>
            <w:top w:val="none" w:sz="0" w:space="0" w:color="auto"/>
            <w:left w:val="none" w:sz="0" w:space="0" w:color="auto"/>
            <w:bottom w:val="none" w:sz="0" w:space="0" w:color="auto"/>
            <w:right w:val="none" w:sz="0" w:space="0" w:color="auto"/>
          </w:divBdr>
          <w:divsChild>
            <w:div w:id="502401409">
              <w:marLeft w:val="0"/>
              <w:marRight w:val="0"/>
              <w:marTop w:val="0"/>
              <w:marBottom w:val="0"/>
              <w:divBdr>
                <w:top w:val="none" w:sz="0" w:space="0" w:color="auto"/>
                <w:left w:val="none" w:sz="0" w:space="0" w:color="auto"/>
                <w:bottom w:val="none" w:sz="0" w:space="0" w:color="auto"/>
                <w:right w:val="none" w:sz="0" w:space="0" w:color="auto"/>
              </w:divBdr>
            </w:div>
            <w:div w:id="326397114">
              <w:marLeft w:val="0"/>
              <w:marRight w:val="0"/>
              <w:marTop w:val="0"/>
              <w:marBottom w:val="0"/>
              <w:divBdr>
                <w:top w:val="none" w:sz="0" w:space="0" w:color="auto"/>
                <w:left w:val="none" w:sz="0" w:space="0" w:color="auto"/>
                <w:bottom w:val="none" w:sz="0" w:space="0" w:color="auto"/>
                <w:right w:val="none" w:sz="0" w:space="0" w:color="auto"/>
              </w:divBdr>
            </w:div>
          </w:divsChild>
        </w:div>
        <w:div w:id="1829200770">
          <w:marLeft w:val="0"/>
          <w:marRight w:val="0"/>
          <w:marTop w:val="0"/>
          <w:marBottom w:val="75"/>
          <w:divBdr>
            <w:top w:val="none" w:sz="0" w:space="0" w:color="auto"/>
            <w:left w:val="none" w:sz="0" w:space="0" w:color="auto"/>
            <w:bottom w:val="none" w:sz="0" w:space="0" w:color="auto"/>
            <w:right w:val="none" w:sz="0" w:space="0" w:color="auto"/>
          </w:divBdr>
          <w:divsChild>
            <w:div w:id="1440566051">
              <w:marLeft w:val="0"/>
              <w:marRight w:val="0"/>
              <w:marTop w:val="0"/>
              <w:marBottom w:val="0"/>
              <w:divBdr>
                <w:top w:val="none" w:sz="0" w:space="0" w:color="auto"/>
                <w:left w:val="none" w:sz="0" w:space="0" w:color="auto"/>
                <w:bottom w:val="none" w:sz="0" w:space="0" w:color="auto"/>
                <w:right w:val="none" w:sz="0" w:space="0" w:color="auto"/>
              </w:divBdr>
            </w:div>
            <w:div w:id="206072335">
              <w:marLeft w:val="0"/>
              <w:marRight w:val="0"/>
              <w:marTop w:val="0"/>
              <w:marBottom w:val="0"/>
              <w:divBdr>
                <w:top w:val="none" w:sz="0" w:space="0" w:color="auto"/>
                <w:left w:val="none" w:sz="0" w:space="0" w:color="auto"/>
                <w:bottom w:val="none" w:sz="0" w:space="0" w:color="auto"/>
                <w:right w:val="none" w:sz="0" w:space="0" w:color="auto"/>
              </w:divBdr>
            </w:div>
          </w:divsChild>
        </w:div>
        <w:div w:id="35349164">
          <w:marLeft w:val="0"/>
          <w:marRight w:val="0"/>
          <w:marTop w:val="0"/>
          <w:marBottom w:val="75"/>
          <w:divBdr>
            <w:top w:val="none" w:sz="0" w:space="0" w:color="auto"/>
            <w:left w:val="none" w:sz="0" w:space="0" w:color="auto"/>
            <w:bottom w:val="none" w:sz="0" w:space="0" w:color="auto"/>
            <w:right w:val="none" w:sz="0" w:space="0" w:color="auto"/>
          </w:divBdr>
          <w:divsChild>
            <w:div w:id="532159130">
              <w:marLeft w:val="0"/>
              <w:marRight w:val="0"/>
              <w:marTop w:val="0"/>
              <w:marBottom w:val="0"/>
              <w:divBdr>
                <w:top w:val="none" w:sz="0" w:space="0" w:color="auto"/>
                <w:left w:val="none" w:sz="0" w:space="0" w:color="auto"/>
                <w:bottom w:val="none" w:sz="0" w:space="0" w:color="auto"/>
                <w:right w:val="none" w:sz="0" w:space="0" w:color="auto"/>
              </w:divBdr>
            </w:div>
            <w:div w:id="593823017">
              <w:marLeft w:val="0"/>
              <w:marRight w:val="0"/>
              <w:marTop w:val="0"/>
              <w:marBottom w:val="0"/>
              <w:divBdr>
                <w:top w:val="none" w:sz="0" w:space="0" w:color="auto"/>
                <w:left w:val="none" w:sz="0" w:space="0" w:color="auto"/>
                <w:bottom w:val="none" w:sz="0" w:space="0" w:color="auto"/>
                <w:right w:val="none" w:sz="0" w:space="0" w:color="auto"/>
              </w:divBdr>
            </w:div>
          </w:divsChild>
        </w:div>
        <w:div w:id="721951851">
          <w:marLeft w:val="0"/>
          <w:marRight w:val="0"/>
          <w:marTop w:val="0"/>
          <w:marBottom w:val="75"/>
          <w:divBdr>
            <w:top w:val="none" w:sz="0" w:space="0" w:color="auto"/>
            <w:left w:val="none" w:sz="0" w:space="0" w:color="auto"/>
            <w:bottom w:val="none" w:sz="0" w:space="0" w:color="auto"/>
            <w:right w:val="none" w:sz="0" w:space="0" w:color="auto"/>
          </w:divBdr>
          <w:divsChild>
            <w:div w:id="1967933644">
              <w:marLeft w:val="0"/>
              <w:marRight w:val="0"/>
              <w:marTop w:val="0"/>
              <w:marBottom w:val="0"/>
              <w:divBdr>
                <w:top w:val="none" w:sz="0" w:space="0" w:color="auto"/>
                <w:left w:val="none" w:sz="0" w:space="0" w:color="auto"/>
                <w:bottom w:val="none" w:sz="0" w:space="0" w:color="auto"/>
                <w:right w:val="none" w:sz="0" w:space="0" w:color="auto"/>
              </w:divBdr>
            </w:div>
            <w:div w:id="1317226112">
              <w:marLeft w:val="0"/>
              <w:marRight w:val="0"/>
              <w:marTop w:val="0"/>
              <w:marBottom w:val="0"/>
              <w:divBdr>
                <w:top w:val="none" w:sz="0" w:space="0" w:color="auto"/>
                <w:left w:val="none" w:sz="0" w:space="0" w:color="auto"/>
                <w:bottom w:val="none" w:sz="0" w:space="0" w:color="auto"/>
                <w:right w:val="none" w:sz="0" w:space="0" w:color="auto"/>
              </w:divBdr>
            </w:div>
          </w:divsChild>
        </w:div>
        <w:div w:id="251595724">
          <w:marLeft w:val="0"/>
          <w:marRight w:val="0"/>
          <w:marTop w:val="0"/>
          <w:marBottom w:val="75"/>
          <w:divBdr>
            <w:top w:val="none" w:sz="0" w:space="0" w:color="auto"/>
            <w:left w:val="none" w:sz="0" w:space="0" w:color="auto"/>
            <w:bottom w:val="none" w:sz="0" w:space="0" w:color="auto"/>
            <w:right w:val="none" w:sz="0" w:space="0" w:color="auto"/>
          </w:divBdr>
          <w:divsChild>
            <w:div w:id="1207333754">
              <w:marLeft w:val="0"/>
              <w:marRight w:val="0"/>
              <w:marTop w:val="0"/>
              <w:marBottom w:val="0"/>
              <w:divBdr>
                <w:top w:val="none" w:sz="0" w:space="0" w:color="auto"/>
                <w:left w:val="none" w:sz="0" w:space="0" w:color="auto"/>
                <w:bottom w:val="none" w:sz="0" w:space="0" w:color="auto"/>
                <w:right w:val="none" w:sz="0" w:space="0" w:color="auto"/>
              </w:divBdr>
            </w:div>
            <w:div w:id="890461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763949">
      <w:bodyDiv w:val="1"/>
      <w:marLeft w:val="0"/>
      <w:marRight w:val="0"/>
      <w:marTop w:val="0"/>
      <w:marBottom w:val="0"/>
      <w:divBdr>
        <w:top w:val="none" w:sz="0" w:space="0" w:color="auto"/>
        <w:left w:val="none" w:sz="0" w:space="0" w:color="auto"/>
        <w:bottom w:val="none" w:sz="0" w:space="0" w:color="auto"/>
        <w:right w:val="none" w:sz="0" w:space="0" w:color="auto"/>
      </w:divBdr>
    </w:div>
    <w:div w:id="577713319">
      <w:bodyDiv w:val="1"/>
      <w:marLeft w:val="0"/>
      <w:marRight w:val="0"/>
      <w:marTop w:val="0"/>
      <w:marBottom w:val="0"/>
      <w:divBdr>
        <w:top w:val="none" w:sz="0" w:space="0" w:color="auto"/>
        <w:left w:val="none" w:sz="0" w:space="0" w:color="auto"/>
        <w:bottom w:val="none" w:sz="0" w:space="0" w:color="auto"/>
        <w:right w:val="none" w:sz="0" w:space="0" w:color="auto"/>
      </w:divBdr>
      <w:divsChild>
        <w:div w:id="702826836">
          <w:marLeft w:val="0"/>
          <w:marRight w:val="0"/>
          <w:marTop w:val="180"/>
          <w:marBottom w:val="180"/>
          <w:divBdr>
            <w:top w:val="none" w:sz="0" w:space="0" w:color="auto"/>
            <w:left w:val="none" w:sz="0" w:space="0" w:color="auto"/>
            <w:bottom w:val="none" w:sz="0" w:space="0" w:color="auto"/>
            <w:right w:val="none" w:sz="0" w:space="0" w:color="auto"/>
          </w:divBdr>
        </w:div>
        <w:div w:id="1972441351">
          <w:marLeft w:val="0"/>
          <w:marRight w:val="0"/>
          <w:marTop w:val="180"/>
          <w:marBottom w:val="180"/>
          <w:divBdr>
            <w:top w:val="none" w:sz="0" w:space="0" w:color="auto"/>
            <w:left w:val="none" w:sz="0" w:space="0" w:color="auto"/>
            <w:bottom w:val="none" w:sz="0" w:space="0" w:color="auto"/>
            <w:right w:val="none" w:sz="0" w:space="0" w:color="auto"/>
          </w:divBdr>
        </w:div>
        <w:div w:id="274286668">
          <w:marLeft w:val="720"/>
          <w:marRight w:val="0"/>
          <w:marTop w:val="0"/>
          <w:marBottom w:val="0"/>
          <w:divBdr>
            <w:top w:val="none" w:sz="0" w:space="0" w:color="auto"/>
            <w:left w:val="none" w:sz="0" w:space="0" w:color="auto"/>
            <w:bottom w:val="none" w:sz="0" w:space="0" w:color="auto"/>
            <w:right w:val="none" w:sz="0" w:space="0" w:color="auto"/>
          </w:divBdr>
        </w:div>
        <w:div w:id="1117019491">
          <w:marLeft w:val="720"/>
          <w:marRight w:val="0"/>
          <w:marTop w:val="0"/>
          <w:marBottom w:val="0"/>
          <w:divBdr>
            <w:top w:val="none" w:sz="0" w:space="0" w:color="auto"/>
            <w:left w:val="none" w:sz="0" w:space="0" w:color="auto"/>
            <w:bottom w:val="none" w:sz="0" w:space="0" w:color="auto"/>
            <w:right w:val="none" w:sz="0" w:space="0" w:color="auto"/>
          </w:divBdr>
        </w:div>
        <w:div w:id="149100221">
          <w:marLeft w:val="720"/>
          <w:marRight w:val="0"/>
          <w:marTop w:val="0"/>
          <w:marBottom w:val="0"/>
          <w:divBdr>
            <w:top w:val="none" w:sz="0" w:space="0" w:color="auto"/>
            <w:left w:val="none" w:sz="0" w:space="0" w:color="auto"/>
            <w:bottom w:val="none" w:sz="0" w:space="0" w:color="auto"/>
            <w:right w:val="none" w:sz="0" w:space="0" w:color="auto"/>
          </w:divBdr>
        </w:div>
        <w:div w:id="420494452">
          <w:marLeft w:val="0"/>
          <w:marRight w:val="0"/>
          <w:marTop w:val="180"/>
          <w:marBottom w:val="180"/>
          <w:divBdr>
            <w:top w:val="none" w:sz="0" w:space="0" w:color="auto"/>
            <w:left w:val="none" w:sz="0" w:space="0" w:color="auto"/>
            <w:bottom w:val="none" w:sz="0" w:space="0" w:color="auto"/>
            <w:right w:val="none" w:sz="0" w:space="0" w:color="auto"/>
          </w:divBdr>
        </w:div>
        <w:div w:id="761292402">
          <w:marLeft w:val="720"/>
          <w:marRight w:val="0"/>
          <w:marTop w:val="0"/>
          <w:marBottom w:val="0"/>
          <w:divBdr>
            <w:top w:val="none" w:sz="0" w:space="0" w:color="auto"/>
            <w:left w:val="none" w:sz="0" w:space="0" w:color="auto"/>
            <w:bottom w:val="none" w:sz="0" w:space="0" w:color="auto"/>
            <w:right w:val="none" w:sz="0" w:space="0" w:color="auto"/>
          </w:divBdr>
        </w:div>
        <w:div w:id="654072914">
          <w:marLeft w:val="720"/>
          <w:marRight w:val="0"/>
          <w:marTop w:val="0"/>
          <w:marBottom w:val="0"/>
          <w:divBdr>
            <w:top w:val="none" w:sz="0" w:space="0" w:color="auto"/>
            <w:left w:val="none" w:sz="0" w:space="0" w:color="auto"/>
            <w:bottom w:val="none" w:sz="0" w:space="0" w:color="auto"/>
            <w:right w:val="none" w:sz="0" w:space="0" w:color="auto"/>
          </w:divBdr>
        </w:div>
        <w:div w:id="2009477157">
          <w:marLeft w:val="720"/>
          <w:marRight w:val="0"/>
          <w:marTop w:val="0"/>
          <w:marBottom w:val="0"/>
          <w:divBdr>
            <w:top w:val="none" w:sz="0" w:space="0" w:color="auto"/>
            <w:left w:val="none" w:sz="0" w:space="0" w:color="auto"/>
            <w:bottom w:val="none" w:sz="0" w:space="0" w:color="auto"/>
            <w:right w:val="none" w:sz="0" w:space="0" w:color="auto"/>
          </w:divBdr>
        </w:div>
      </w:divsChild>
    </w:div>
    <w:div w:id="685984804">
      <w:bodyDiv w:val="1"/>
      <w:marLeft w:val="0"/>
      <w:marRight w:val="0"/>
      <w:marTop w:val="0"/>
      <w:marBottom w:val="0"/>
      <w:divBdr>
        <w:top w:val="none" w:sz="0" w:space="0" w:color="auto"/>
        <w:left w:val="none" w:sz="0" w:space="0" w:color="auto"/>
        <w:bottom w:val="none" w:sz="0" w:space="0" w:color="auto"/>
        <w:right w:val="none" w:sz="0" w:space="0" w:color="auto"/>
      </w:divBdr>
    </w:div>
    <w:div w:id="902063218">
      <w:bodyDiv w:val="1"/>
      <w:marLeft w:val="0"/>
      <w:marRight w:val="0"/>
      <w:marTop w:val="0"/>
      <w:marBottom w:val="0"/>
      <w:divBdr>
        <w:top w:val="none" w:sz="0" w:space="0" w:color="auto"/>
        <w:left w:val="none" w:sz="0" w:space="0" w:color="auto"/>
        <w:bottom w:val="none" w:sz="0" w:space="0" w:color="auto"/>
        <w:right w:val="none" w:sz="0" w:space="0" w:color="auto"/>
      </w:divBdr>
    </w:div>
    <w:div w:id="909002576">
      <w:bodyDiv w:val="1"/>
      <w:marLeft w:val="0"/>
      <w:marRight w:val="0"/>
      <w:marTop w:val="0"/>
      <w:marBottom w:val="0"/>
      <w:divBdr>
        <w:top w:val="none" w:sz="0" w:space="0" w:color="auto"/>
        <w:left w:val="none" w:sz="0" w:space="0" w:color="auto"/>
        <w:bottom w:val="none" w:sz="0" w:space="0" w:color="auto"/>
        <w:right w:val="none" w:sz="0" w:space="0" w:color="auto"/>
      </w:divBdr>
    </w:div>
    <w:div w:id="1059401041">
      <w:bodyDiv w:val="1"/>
      <w:marLeft w:val="0"/>
      <w:marRight w:val="0"/>
      <w:marTop w:val="0"/>
      <w:marBottom w:val="0"/>
      <w:divBdr>
        <w:top w:val="none" w:sz="0" w:space="0" w:color="auto"/>
        <w:left w:val="none" w:sz="0" w:space="0" w:color="auto"/>
        <w:bottom w:val="none" w:sz="0" w:space="0" w:color="auto"/>
        <w:right w:val="none" w:sz="0" w:space="0" w:color="auto"/>
      </w:divBdr>
    </w:div>
    <w:div w:id="1105617063">
      <w:bodyDiv w:val="1"/>
      <w:marLeft w:val="0"/>
      <w:marRight w:val="0"/>
      <w:marTop w:val="0"/>
      <w:marBottom w:val="0"/>
      <w:divBdr>
        <w:top w:val="none" w:sz="0" w:space="0" w:color="auto"/>
        <w:left w:val="none" w:sz="0" w:space="0" w:color="auto"/>
        <w:bottom w:val="none" w:sz="0" w:space="0" w:color="auto"/>
        <w:right w:val="none" w:sz="0" w:space="0" w:color="auto"/>
      </w:divBdr>
    </w:div>
    <w:div w:id="1126123677">
      <w:bodyDiv w:val="1"/>
      <w:marLeft w:val="0"/>
      <w:marRight w:val="0"/>
      <w:marTop w:val="0"/>
      <w:marBottom w:val="0"/>
      <w:divBdr>
        <w:top w:val="none" w:sz="0" w:space="0" w:color="auto"/>
        <w:left w:val="none" w:sz="0" w:space="0" w:color="auto"/>
        <w:bottom w:val="none" w:sz="0" w:space="0" w:color="auto"/>
        <w:right w:val="none" w:sz="0" w:space="0" w:color="auto"/>
      </w:divBdr>
    </w:div>
    <w:div w:id="1245919671">
      <w:bodyDiv w:val="1"/>
      <w:marLeft w:val="0"/>
      <w:marRight w:val="0"/>
      <w:marTop w:val="0"/>
      <w:marBottom w:val="0"/>
      <w:divBdr>
        <w:top w:val="none" w:sz="0" w:space="0" w:color="auto"/>
        <w:left w:val="none" w:sz="0" w:space="0" w:color="auto"/>
        <w:bottom w:val="none" w:sz="0" w:space="0" w:color="auto"/>
        <w:right w:val="none" w:sz="0" w:space="0" w:color="auto"/>
      </w:divBdr>
      <w:divsChild>
        <w:div w:id="189994765">
          <w:marLeft w:val="720"/>
          <w:marRight w:val="0"/>
          <w:marTop w:val="134"/>
          <w:marBottom w:val="0"/>
          <w:divBdr>
            <w:top w:val="none" w:sz="0" w:space="0" w:color="auto"/>
            <w:left w:val="none" w:sz="0" w:space="0" w:color="auto"/>
            <w:bottom w:val="none" w:sz="0" w:space="0" w:color="auto"/>
            <w:right w:val="none" w:sz="0" w:space="0" w:color="auto"/>
          </w:divBdr>
        </w:div>
      </w:divsChild>
    </w:div>
    <w:div w:id="1281567301">
      <w:bodyDiv w:val="1"/>
      <w:marLeft w:val="0"/>
      <w:marRight w:val="0"/>
      <w:marTop w:val="0"/>
      <w:marBottom w:val="0"/>
      <w:divBdr>
        <w:top w:val="none" w:sz="0" w:space="0" w:color="auto"/>
        <w:left w:val="none" w:sz="0" w:space="0" w:color="auto"/>
        <w:bottom w:val="none" w:sz="0" w:space="0" w:color="auto"/>
        <w:right w:val="none" w:sz="0" w:space="0" w:color="auto"/>
      </w:divBdr>
    </w:div>
    <w:div w:id="1301613787">
      <w:bodyDiv w:val="1"/>
      <w:marLeft w:val="0"/>
      <w:marRight w:val="0"/>
      <w:marTop w:val="0"/>
      <w:marBottom w:val="0"/>
      <w:divBdr>
        <w:top w:val="none" w:sz="0" w:space="0" w:color="auto"/>
        <w:left w:val="none" w:sz="0" w:space="0" w:color="auto"/>
        <w:bottom w:val="none" w:sz="0" w:space="0" w:color="auto"/>
        <w:right w:val="none" w:sz="0" w:space="0" w:color="auto"/>
      </w:divBdr>
      <w:divsChild>
        <w:div w:id="1919635028">
          <w:marLeft w:val="720"/>
          <w:marRight w:val="0"/>
          <w:marTop w:val="120"/>
          <w:marBottom w:val="0"/>
          <w:divBdr>
            <w:top w:val="none" w:sz="0" w:space="0" w:color="auto"/>
            <w:left w:val="none" w:sz="0" w:space="0" w:color="auto"/>
            <w:bottom w:val="none" w:sz="0" w:space="0" w:color="auto"/>
            <w:right w:val="none" w:sz="0" w:space="0" w:color="auto"/>
          </w:divBdr>
        </w:div>
        <w:div w:id="20866357">
          <w:marLeft w:val="1440"/>
          <w:marRight w:val="0"/>
          <w:marTop w:val="120"/>
          <w:marBottom w:val="0"/>
          <w:divBdr>
            <w:top w:val="none" w:sz="0" w:space="0" w:color="auto"/>
            <w:left w:val="none" w:sz="0" w:space="0" w:color="auto"/>
            <w:bottom w:val="none" w:sz="0" w:space="0" w:color="auto"/>
            <w:right w:val="none" w:sz="0" w:space="0" w:color="auto"/>
          </w:divBdr>
        </w:div>
      </w:divsChild>
    </w:div>
    <w:div w:id="1390499861">
      <w:bodyDiv w:val="1"/>
      <w:marLeft w:val="0"/>
      <w:marRight w:val="0"/>
      <w:marTop w:val="0"/>
      <w:marBottom w:val="0"/>
      <w:divBdr>
        <w:top w:val="none" w:sz="0" w:space="0" w:color="auto"/>
        <w:left w:val="none" w:sz="0" w:space="0" w:color="auto"/>
        <w:bottom w:val="none" w:sz="0" w:space="0" w:color="auto"/>
        <w:right w:val="none" w:sz="0" w:space="0" w:color="auto"/>
      </w:divBdr>
    </w:div>
    <w:div w:id="1439524186">
      <w:bodyDiv w:val="1"/>
      <w:marLeft w:val="0"/>
      <w:marRight w:val="0"/>
      <w:marTop w:val="0"/>
      <w:marBottom w:val="0"/>
      <w:divBdr>
        <w:top w:val="none" w:sz="0" w:space="0" w:color="auto"/>
        <w:left w:val="none" w:sz="0" w:space="0" w:color="auto"/>
        <w:bottom w:val="none" w:sz="0" w:space="0" w:color="auto"/>
        <w:right w:val="none" w:sz="0" w:space="0" w:color="auto"/>
      </w:divBdr>
    </w:div>
    <w:div w:id="1724062038">
      <w:bodyDiv w:val="1"/>
      <w:marLeft w:val="0"/>
      <w:marRight w:val="0"/>
      <w:marTop w:val="0"/>
      <w:marBottom w:val="0"/>
      <w:divBdr>
        <w:top w:val="none" w:sz="0" w:space="0" w:color="auto"/>
        <w:left w:val="none" w:sz="0" w:space="0" w:color="auto"/>
        <w:bottom w:val="none" w:sz="0" w:space="0" w:color="auto"/>
        <w:right w:val="none" w:sz="0" w:space="0" w:color="auto"/>
      </w:divBdr>
      <w:divsChild>
        <w:div w:id="710495096">
          <w:marLeft w:val="720"/>
          <w:marRight w:val="0"/>
          <w:marTop w:val="134"/>
          <w:marBottom w:val="0"/>
          <w:divBdr>
            <w:top w:val="none" w:sz="0" w:space="0" w:color="auto"/>
            <w:left w:val="none" w:sz="0" w:space="0" w:color="auto"/>
            <w:bottom w:val="none" w:sz="0" w:space="0" w:color="auto"/>
            <w:right w:val="none" w:sz="0" w:space="0" w:color="auto"/>
          </w:divBdr>
        </w:div>
      </w:divsChild>
    </w:div>
    <w:div w:id="1928415659">
      <w:bodyDiv w:val="1"/>
      <w:marLeft w:val="0"/>
      <w:marRight w:val="0"/>
      <w:marTop w:val="0"/>
      <w:marBottom w:val="0"/>
      <w:divBdr>
        <w:top w:val="none" w:sz="0" w:space="0" w:color="auto"/>
        <w:left w:val="none" w:sz="0" w:space="0" w:color="auto"/>
        <w:bottom w:val="none" w:sz="0" w:space="0" w:color="auto"/>
        <w:right w:val="none" w:sz="0" w:space="0" w:color="auto"/>
      </w:divBdr>
    </w:div>
    <w:div w:id="199714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50E_Electronic_2022-04/INBOX/Chair_Notes/ChairNotes_Combined_04-11-2100%20-%20AJB%20updates%20-%20fixed.doc"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2_Arch/TSGS2_150E_Electronic_2022-04/INBOX/CCs/CC%233_2022-04-12_1230UTC/FS_XRM%20The%20Scope%20of%20Key%20Issue1%262-v2.pptx" TargetMode="External"/><Relationship Id="rId5" Type="http://schemas.openxmlformats.org/officeDocument/2006/relationships/webSettings" Target="webSettings.xml"/><Relationship Id="rId10" Type="http://schemas.openxmlformats.org/officeDocument/2006/relationships/hyperlink" Target="https://www.3gpp.org/ftp/tsg_sa/WG2_Arch/TSGS2_150E_Electronic_2022-04/INBOX/CCs/CC%233_2022-04-12_1230UTC/SoH_PVS%20information%20for%20remote%20provisionning%20-%20r3.pptx" TargetMode="External"/><Relationship Id="rId4" Type="http://schemas.openxmlformats.org/officeDocument/2006/relationships/settings" Target="settings.xml"/><Relationship Id="rId9" Type="http://schemas.openxmlformats.org/officeDocument/2006/relationships/hyperlink" Target="https://www.3gpp.org/ftp/tsg_sa/WG2_Arch/TSGS2_150E_Electronic_2022-04/INBOX/CCs/CC%233_2022-04-12_1230UT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6AA0E-46A9-43D7-91D0-0CDE93399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1</TotalTime>
  <Pages>29</Pages>
  <Words>12011</Words>
  <Characters>68466</Characters>
  <Application>Microsoft Office Word</Application>
  <DocSecurity>0</DocSecurity>
  <Lines>570</Lines>
  <Paragraphs>160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23501_CR2197r1_Vertical_LAN_(Rel-16)</dc:creator>
  <cp:keywords>CTPClassification=CTP_NT</cp:keywords>
  <dc:description/>
  <cp:lastModifiedBy>38.521-1_CR1600R1_(Rel-17)_NR_unlic-UEConTest</cp:lastModifiedBy>
  <cp:revision>3</cp:revision>
  <dcterms:created xsi:type="dcterms:W3CDTF">2022-04-13T07:44:00Z</dcterms:created>
  <dcterms:modified xsi:type="dcterms:W3CDTF">2022-04-13T09:53:00Z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83806cab-5818-4804-863e-22a1aed96e93</vt:lpwstr>
  </property>
  <property fmtid="{D5CDD505-2E9C-101B-9397-08002B2CF9AE}" pid="3" name="CTP_TimeStamp">
    <vt:lpwstr>2020-06-01 17:32:06Z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